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17BB3E" w14:textId="44ADD486" w:rsidR="003F33E7" w:rsidRDefault="009C026D" w:rsidP="00DC4C6D">
      <w:pPr>
        <w:pStyle w:val="Title"/>
        <w:jc w:val="center"/>
      </w:pPr>
      <w:r>
        <w:t>Fallout 4</w:t>
      </w:r>
      <w:r w:rsidR="009401DC">
        <w:t xml:space="preserve">:  </w:t>
      </w:r>
      <w:r>
        <w:t>A Mothers Decision</w:t>
      </w:r>
    </w:p>
    <w:p w14:paraId="2D77189C" w14:textId="01F4861B" w:rsidR="00C24ED8" w:rsidRDefault="0085407D" w:rsidP="00DC4C6D">
      <w:pPr>
        <w:pStyle w:val="Subtitle"/>
        <w:jc w:val="center"/>
        <w:rPr>
          <w:i w:val="0"/>
          <w:sz w:val="20"/>
          <w:szCs w:val="20"/>
        </w:rPr>
      </w:pPr>
      <w:r>
        <w:rPr>
          <w:i w:val="0"/>
          <w:sz w:val="20"/>
          <w:szCs w:val="20"/>
        </w:rPr>
        <w:t>Launch</w:t>
      </w:r>
      <w:r w:rsidR="001519C2">
        <w:rPr>
          <w:i w:val="0"/>
          <w:sz w:val="20"/>
          <w:szCs w:val="20"/>
        </w:rPr>
        <w:t xml:space="preserve"> </w:t>
      </w:r>
      <w:r w:rsidR="00310CC5">
        <w:rPr>
          <w:i w:val="0"/>
          <w:sz w:val="20"/>
          <w:szCs w:val="20"/>
        </w:rPr>
        <w:t>Readme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095"/>
        <w:gridCol w:w="4355"/>
      </w:tblGrid>
      <w:tr w:rsidR="001417A2" w:rsidRPr="00944542" w14:paraId="7926329B" w14:textId="77777777" w:rsidTr="00FF602C">
        <w:trPr>
          <w:trHeight w:val="335"/>
          <w:jc w:val="center"/>
        </w:trPr>
        <w:tc>
          <w:tcPr>
            <w:tcW w:w="3095" w:type="dxa"/>
          </w:tcPr>
          <w:p w14:paraId="4CF7DF67" w14:textId="77777777" w:rsidR="001417A2" w:rsidRPr="00944542" w:rsidRDefault="001417A2" w:rsidP="00FF602C">
            <w:pPr>
              <w:spacing w:after="0"/>
              <w:rPr>
                <w:kern w:val="32"/>
              </w:rPr>
            </w:pPr>
            <w:r w:rsidRPr="00944542">
              <w:rPr>
                <w:kern w:val="32"/>
              </w:rPr>
              <w:t>Designer:</w:t>
            </w:r>
          </w:p>
        </w:tc>
        <w:tc>
          <w:tcPr>
            <w:tcW w:w="4355" w:type="dxa"/>
          </w:tcPr>
          <w:p w14:paraId="5C425E3D" w14:textId="1C04CD84" w:rsidR="001417A2" w:rsidRPr="00944542" w:rsidRDefault="009C026D" w:rsidP="00FF602C">
            <w:pPr>
              <w:spacing w:after="0"/>
              <w:rPr>
                <w:kern w:val="32"/>
              </w:rPr>
            </w:pPr>
            <w:r>
              <w:rPr>
                <w:kern w:val="32"/>
              </w:rPr>
              <w:t>Yousha Qu</w:t>
            </w:r>
          </w:p>
        </w:tc>
      </w:tr>
    </w:tbl>
    <w:p w14:paraId="49706C74" w14:textId="77777777" w:rsidR="00403477" w:rsidRDefault="00403477"/>
    <w:bookmarkStart w:id="0" w:name="_Toc133833525" w:displacedByCustomXml="next"/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18836567"/>
        <w:docPartObj>
          <w:docPartGallery w:val="Table of Contents"/>
          <w:docPartUnique/>
        </w:docPartObj>
      </w:sdtPr>
      <w:sdtEndPr>
        <w:rPr>
          <w:rFonts w:eastAsiaTheme="minorEastAsia"/>
        </w:rPr>
      </w:sdtEndPr>
      <w:sdtContent>
        <w:p w14:paraId="78FD79A0" w14:textId="77777777" w:rsidR="007504EC" w:rsidRPr="002F6EB0" w:rsidRDefault="007504EC" w:rsidP="002F6EB0">
          <w:pPr>
            <w:pStyle w:val="Heading1"/>
            <w:rPr>
              <w:rStyle w:val="Heading1Char"/>
            </w:rPr>
          </w:pPr>
          <w:r w:rsidRPr="002F6EB0">
            <w:rPr>
              <w:rStyle w:val="Heading1Char"/>
            </w:rPr>
            <w:t>Table of Contents</w:t>
          </w:r>
          <w:bookmarkEnd w:id="0"/>
        </w:p>
        <w:p w14:paraId="32487615" w14:textId="55C86617" w:rsidR="00FA013D" w:rsidRDefault="00226444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r>
            <w:fldChar w:fldCharType="begin"/>
          </w:r>
          <w:r w:rsidR="007504EC">
            <w:instrText xml:space="preserve"> TOC \o "1-3" \h \z \u </w:instrText>
          </w:r>
          <w:r>
            <w:fldChar w:fldCharType="separate"/>
          </w:r>
          <w:hyperlink w:anchor="_Toc133833525" w:history="1">
            <w:r w:rsidR="00FA013D" w:rsidRPr="0035666C">
              <w:rPr>
                <w:rStyle w:val="Hyperlink"/>
                <w:noProof/>
              </w:rPr>
              <w:t>Table of Contents</w:t>
            </w:r>
            <w:r w:rsidR="00FA013D">
              <w:rPr>
                <w:noProof/>
                <w:webHidden/>
              </w:rPr>
              <w:tab/>
            </w:r>
            <w:r w:rsidR="00FA013D">
              <w:rPr>
                <w:noProof/>
                <w:webHidden/>
              </w:rPr>
              <w:fldChar w:fldCharType="begin"/>
            </w:r>
            <w:r w:rsidR="00FA013D">
              <w:rPr>
                <w:noProof/>
                <w:webHidden/>
              </w:rPr>
              <w:instrText xml:space="preserve"> PAGEREF _Toc133833525 \h </w:instrText>
            </w:r>
            <w:r w:rsidR="00FA013D">
              <w:rPr>
                <w:noProof/>
                <w:webHidden/>
              </w:rPr>
            </w:r>
            <w:r w:rsidR="00FA013D">
              <w:rPr>
                <w:noProof/>
                <w:webHidden/>
              </w:rPr>
              <w:fldChar w:fldCharType="separate"/>
            </w:r>
            <w:r w:rsidR="00FA013D">
              <w:rPr>
                <w:noProof/>
                <w:webHidden/>
              </w:rPr>
              <w:t>1</w:t>
            </w:r>
            <w:r w:rsidR="00FA013D">
              <w:rPr>
                <w:noProof/>
                <w:webHidden/>
              </w:rPr>
              <w:fldChar w:fldCharType="end"/>
            </w:r>
          </w:hyperlink>
        </w:p>
        <w:p w14:paraId="20E6D7A0" w14:textId="11DABEBE" w:rsidR="00FA013D" w:rsidRDefault="00FA013D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33833526" w:history="1">
            <w:r w:rsidRPr="0035666C">
              <w:rPr>
                <w:rStyle w:val="Hyperlink"/>
                <w:noProof/>
              </w:rPr>
              <w:t>Key Issues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_Toc133833526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EAE05A" w14:textId="49728F4C" w:rsidR="00FA013D" w:rsidRDefault="00FA013D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33833527" w:history="1">
            <w:r w:rsidRPr="0035666C">
              <w:rPr>
                <w:rStyle w:val="Hyperlink"/>
                <w:noProof/>
              </w:rPr>
              <w:t>Installation &amp; Play Instructions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_Toc133833527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ADC4A0" w14:textId="0C7BACBB" w:rsidR="00FA013D" w:rsidRDefault="00FA013D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33833528" w:history="1">
            <w:r w:rsidRPr="0035666C">
              <w:rPr>
                <w:rStyle w:val="Hyperlink"/>
                <w:noProof/>
              </w:rPr>
              <w:t>Playthrough Video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_Toc133833528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5CDF22" w14:textId="38C5FEF9" w:rsidR="00FA013D" w:rsidRDefault="00FA013D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33833529" w:history="1">
            <w:r w:rsidRPr="0035666C">
              <w:rPr>
                <w:rStyle w:val="Hyperlink"/>
                <w:noProof/>
              </w:rPr>
              <w:t>Quest Information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_Toc133833529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E8C6E4" w14:textId="7DDC15AC" w:rsidR="00FA013D" w:rsidRDefault="00FA013D">
          <w:pPr>
            <w:pStyle w:val="TOC2"/>
            <w:rPr>
              <w:noProof/>
              <w:lang w:eastAsia="zh-CN"/>
            </w:rPr>
          </w:pPr>
          <w:hyperlink w:anchor="_Toc133833530" w:history="1">
            <w:r w:rsidRPr="0035666C">
              <w:rPr>
                <w:rStyle w:val="Hyperlink"/>
                <w:noProof/>
              </w:rPr>
              <w:t>Entrances/Key Locations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_Toc133833530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22BA66" w14:textId="438E46B7" w:rsidR="00FA013D" w:rsidRDefault="00FA013D">
          <w:pPr>
            <w:pStyle w:val="TOC2"/>
            <w:rPr>
              <w:noProof/>
              <w:lang w:eastAsia="zh-CN"/>
            </w:rPr>
          </w:pPr>
          <w:hyperlink w:anchor="_Toc133833531" w:history="1">
            <w:r w:rsidRPr="0035666C">
              <w:rPr>
                <w:rStyle w:val="Hyperlink"/>
                <w:noProof/>
              </w:rPr>
              <w:t>Reference IDs / COC Labels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_Toc133833531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55AB4A" w14:textId="6AD6E8ED" w:rsidR="00FA013D" w:rsidRDefault="00FA013D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33833532" w:history="1">
            <w:r w:rsidRPr="0035666C">
              <w:rPr>
                <w:rStyle w:val="Hyperlink"/>
                <w:noProof/>
              </w:rPr>
              <w:t>Walkthrough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_Toc133833532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990D79" w14:textId="1BFFC583" w:rsidR="00FA013D" w:rsidRDefault="00FA013D">
          <w:pPr>
            <w:pStyle w:val="TOC3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33833533" w:history="1">
            <w:r w:rsidRPr="0035666C">
              <w:rPr>
                <w:rStyle w:val="Hyperlink"/>
                <w:noProof/>
              </w:rPr>
              <w:t>Overview Map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_Toc133833533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A6C1C3" w14:textId="25F5E4C2" w:rsidR="00FA013D" w:rsidRDefault="00FA013D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33833534" w:history="1">
            <w:r w:rsidRPr="0035666C">
              <w:rPr>
                <w:rStyle w:val="Hyperlink"/>
                <w:noProof/>
              </w:rPr>
              <w:t>References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_Toc133833534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EE67EC" w14:textId="2C641169" w:rsidR="00177ADF" w:rsidRPr="00C40778" w:rsidRDefault="00226444" w:rsidP="009044AA">
          <w:pPr>
            <w:spacing w:after="0"/>
            <w:rPr>
              <w:rStyle w:val="Emphasis"/>
              <w:i w:val="0"/>
              <w:iCs w:val="0"/>
            </w:rPr>
          </w:pPr>
          <w:r>
            <w:fldChar w:fldCharType="end"/>
          </w:r>
        </w:p>
      </w:sdtContent>
    </w:sdt>
    <w:p w14:paraId="5E15989B" w14:textId="77777777" w:rsidR="00C40778" w:rsidRDefault="00C40778">
      <w:r>
        <w:br w:type="page"/>
      </w:r>
    </w:p>
    <w:p w14:paraId="7D8C6445" w14:textId="77777777" w:rsidR="00211F9E" w:rsidRDefault="00310CC5" w:rsidP="007504EC">
      <w:pPr>
        <w:pStyle w:val="Heading1"/>
      </w:pPr>
      <w:bookmarkStart w:id="1" w:name="_Toc133833526"/>
      <w:r>
        <w:lastRenderedPageBreak/>
        <w:t>Key Issues</w:t>
      </w:r>
      <w:bookmarkEnd w:id="1"/>
    </w:p>
    <w:p w14:paraId="6EBA5ECA" w14:textId="319B1428" w:rsidR="000401C3" w:rsidRDefault="008438D7" w:rsidP="000401C3">
      <w:pPr>
        <w:pStyle w:val="ListParagraph"/>
        <w:numPr>
          <w:ilvl w:val="0"/>
          <w:numId w:val="33"/>
        </w:numPr>
      </w:pPr>
      <w:r>
        <w:t xml:space="preserve">If the player uses their own saved game but not </w:t>
      </w:r>
      <w:proofErr w:type="spellStart"/>
      <w:r>
        <w:t>coc</w:t>
      </w:r>
      <w:proofErr w:type="spellEnd"/>
      <w:r>
        <w:t xml:space="preserve"> to start the level, when they </w:t>
      </w:r>
      <w:r w:rsidR="0061122C">
        <w:t>enter</w:t>
      </w:r>
      <w:r>
        <w:t xml:space="preserve"> the small world, all the lights may disappear</w:t>
      </w:r>
      <w:r w:rsidR="00E06287">
        <w:t>.</w:t>
      </w:r>
      <w:r w:rsidR="0085407D">
        <w:t xml:space="preserve"> </w:t>
      </w:r>
      <w:r w:rsidR="00333684">
        <w:t>Reopening</w:t>
      </w:r>
      <w:r w:rsidR="0085407D">
        <w:t xml:space="preserve"> the</w:t>
      </w:r>
      <w:r w:rsidR="00190A99">
        <w:t xml:space="preserve"> game or </w:t>
      </w:r>
      <w:r w:rsidR="00FA013D">
        <w:t>reloading</w:t>
      </w:r>
      <w:r w:rsidR="00190A99">
        <w:t xml:space="preserve"> the</w:t>
      </w:r>
      <w:r w:rsidR="0085407D">
        <w:t xml:space="preserve"> level could solve this issue.</w:t>
      </w:r>
    </w:p>
    <w:p w14:paraId="401F9581" w14:textId="7192708E" w:rsidR="00310CC5" w:rsidRDefault="00310CC5" w:rsidP="00310CC5">
      <w:pPr>
        <w:pStyle w:val="Heading1"/>
      </w:pPr>
      <w:bookmarkStart w:id="2" w:name="_Toc133833527"/>
      <w:r>
        <w:t>Installation &amp; Play Instructions</w:t>
      </w:r>
      <w:bookmarkEnd w:id="2"/>
    </w:p>
    <w:p w14:paraId="0D2FC06A" w14:textId="632C97C7" w:rsidR="000E229F" w:rsidRDefault="000E229F" w:rsidP="00ED1B1B">
      <w:pPr>
        <w:pStyle w:val="ListParagraph"/>
        <w:numPr>
          <w:ilvl w:val="0"/>
          <w:numId w:val="35"/>
        </w:numPr>
      </w:pPr>
      <w:r>
        <w:t xml:space="preserve">Download </w:t>
      </w:r>
      <w:r w:rsidR="00AF029E">
        <w:rPr>
          <w:rFonts w:hint="eastAsia"/>
          <w:lang w:eastAsia="zh-CN"/>
        </w:rPr>
        <w:t>the</w:t>
      </w:r>
      <w:r w:rsidR="00AF029E">
        <w:t xml:space="preserve"> zip file </w:t>
      </w:r>
      <w:r w:rsidR="00275A09">
        <w:rPr>
          <w:i/>
          <w:iCs/>
        </w:rPr>
        <w:t xml:space="preserve">QuY_AMothersDecision.zip </w:t>
      </w:r>
      <w:r>
        <w:t>from canvas</w:t>
      </w:r>
      <w:r w:rsidR="00275A09">
        <w:t>.</w:t>
      </w:r>
    </w:p>
    <w:p w14:paraId="0DFEE114" w14:textId="43492224" w:rsidR="000E229F" w:rsidRDefault="00275A09" w:rsidP="00ED1B1B">
      <w:pPr>
        <w:pStyle w:val="ListParagraph"/>
        <w:numPr>
          <w:ilvl w:val="0"/>
          <w:numId w:val="35"/>
        </w:numPr>
      </w:pPr>
      <w:r>
        <w:t>Extract the files in the zip (</w:t>
      </w:r>
      <w:proofErr w:type="spellStart"/>
      <w:r>
        <w:rPr>
          <w:i/>
          <w:iCs/>
        </w:rPr>
        <w:t>QuY_AMothersDecision.esp</w:t>
      </w:r>
      <w:proofErr w:type="spellEnd"/>
      <w:r>
        <w:rPr>
          <w:i/>
          <w:iCs/>
        </w:rPr>
        <w:t xml:space="preserve"> </w:t>
      </w:r>
      <w:r w:rsidRPr="00275A09">
        <w:t>and</w:t>
      </w:r>
      <w:r>
        <w:rPr>
          <w:i/>
          <w:iCs/>
        </w:rPr>
        <w:t xml:space="preserve"> </w:t>
      </w:r>
      <w:proofErr w:type="spellStart"/>
      <w:r>
        <w:rPr>
          <w:i/>
          <w:iCs/>
        </w:rPr>
        <w:t>QuY_AMothersDecision</w:t>
      </w:r>
      <w:proofErr w:type="spellEnd"/>
      <w:r>
        <w:rPr>
          <w:i/>
          <w:iCs/>
        </w:rPr>
        <w:t xml:space="preserve"> – Main. Ba2</w:t>
      </w:r>
      <w:r>
        <w:t>) to</w:t>
      </w:r>
      <w:r w:rsidR="000E229F">
        <w:t xml:space="preserve"> “</w:t>
      </w:r>
      <w:r w:rsidR="00AF029E" w:rsidRPr="00AF029E">
        <w:t>&lt;</w:t>
      </w:r>
      <w:proofErr w:type="spellStart"/>
      <w:r w:rsidR="00AF029E" w:rsidRPr="00AF029E">
        <w:t>steaminstalldirectory</w:t>
      </w:r>
      <w:proofErr w:type="spellEnd"/>
      <w:r w:rsidR="00AF029E" w:rsidRPr="00AF029E">
        <w:t>&gt;</w:t>
      </w:r>
      <w:r w:rsidR="000D0D2B">
        <w:t>\</w:t>
      </w:r>
      <w:r w:rsidR="000E229F" w:rsidRPr="00C609F7">
        <w:t>steam\</w:t>
      </w:r>
      <w:proofErr w:type="spellStart"/>
      <w:r w:rsidR="000E229F" w:rsidRPr="00C609F7">
        <w:t>steamapps</w:t>
      </w:r>
      <w:proofErr w:type="spellEnd"/>
      <w:r w:rsidR="000E229F" w:rsidRPr="00C609F7">
        <w:t>\common\Fallout 4\Data</w:t>
      </w:r>
      <w:r w:rsidR="000E229F">
        <w:t>”.</w:t>
      </w:r>
      <w:r w:rsidR="00BB1CF6">
        <w:t xml:space="preserve"> </w:t>
      </w:r>
    </w:p>
    <w:p w14:paraId="060D6974" w14:textId="77777777" w:rsidR="000E229F" w:rsidRDefault="000E229F" w:rsidP="00ED1B1B">
      <w:pPr>
        <w:pStyle w:val="ListParagraph"/>
        <w:numPr>
          <w:ilvl w:val="0"/>
          <w:numId w:val="35"/>
        </w:numPr>
      </w:pPr>
      <w:r>
        <w:t>Open Fallout 4</w:t>
      </w:r>
    </w:p>
    <w:p w14:paraId="4B93288F" w14:textId="77777777" w:rsidR="000E229F" w:rsidRDefault="000E229F" w:rsidP="00ED1B1B">
      <w:pPr>
        <w:pStyle w:val="ListParagraph"/>
        <w:numPr>
          <w:ilvl w:val="1"/>
          <w:numId w:val="35"/>
        </w:numPr>
      </w:pPr>
      <w:r>
        <w:t>Click “MODS” on the main menu.</w:t>
      </w:r>
    </w:p>
    <w:p w14:paraId="6787D03C" w14:textId="538464DF" w:rsidR="000E229F" w:rsidRDefault="000E229F" w:rsidP="00ED1B1B">
      <w:pPr>
        <w:pStyle w:val="ListParagraph"/>
        <w:numPr>
          <w:ilvl w:val="1"/>
          <w:numId w:val="35"/>
        </w:numPr>
      </w:pPr>
      <w:r>
        <w:t>press T</w:t>
      </w:r>
      <w:r w:rsidR="00787B2C">
        <w:t xml:space="preserve"> </w:t>
      </w:r>
      <w:r w:rsidR="00787B2C">
        <w:rPr>
          <w:lang w:eastAsia="zh-CN"/>
        </w:rPr>
        <w:t>to enter ‘LOAD ORDER’ menu</w:t>
      </w:r>
      <w:r>
        <w:t>.</w:t>
      </w:r>
    </w:p>
    <w:p w14:paraId="604C8947" w14:textId="157540E0" w:rsidR="000E229F" w:rsidRDefault="000E229F" w:rsidP="00ED1B1B">
      <w:pPr>
        <w:pStyle w:val="ListParagraph"/>
        <w:numPr>
          <w:ilvl w:val="1"/>
          <w:numId w:val="35"/>
        </w:numPr>
      </w:pPr>
      <w:r>
        <w:t>check “</w:t>
      </w:r>
      <w:proofErr w:type="spellStart"/>
      <w:r>
        <w:t>QuY_A</w:t>
      </w:r>
      <w:proofErr w:type="spellEnd"/>
      <w:r>
        <w:t xml:space="preserve"> Mothers Decision” – make sure the mod is loaded.</w:t>
      </w:r>
    </w:p>
    <w:p w14:paraId="4DDF1C29" w14:textId="63A29EFF" w:rsidR="00ED1B1B" w:rsidRDefault="00ED1B1B" w:rsidP="00ED1B1B">
      <w:pPr>
        <w:pStyle w:val="ListParagraph"/>
        <w:numPr>
          <w:ilvl w:val="1"/>
          <w:numId w:val="35"/>
        </w:numPr>
      </w:pPr>
      <w:r>
        <w:t>Back to the main menu</w:t>
      </w:r>
      <w:r w:rsidR="00B51264">
        <w:t xml:space="preserve"> and </w:t>
      </w:r>
      <w:r w:rsidR="00787B2C">
        <w:t xml:space="preserve">a small window showing ‘The game will now reload your data files’ will show up, </w:t>
      </w:r>
      <w:r w:rsidR="00B51264">
        <w:t>click ‘</w:t>
      </w:r>
      <w:r w:rsidR="00787B2C">
        <w:t>OK’</w:t>
      </w:r>
      <w:r w:rsidR="00B51264">
        <w:t xml:space="preserve"> to</w:t>
      </w:r>
      <w:r>
        <w:t xml:space="preserve"> reload the game.</w:t>
      </w:r>
    </w:p>
    <w:p w14:paraId="16B749A3" w14:textId="353F1672" w:rsidR="00310CC5" w:rsidRDefault="00ED1B1B" w:rsidP="00ED1B1B">
      <w:pPr>
        <w:pStyle w:val="ListParagraph"/>
        <w:numPr>
          <w:ilvl w:val="0"/>
          <w:numId w:val="35"/>
        </w:numPr>
      </w:pPr>
      <w:r>
        <w:t>Get to the Red Rocket and f</w:t>
      </w:r>
      <w:r w:rsidR="000E229F">
        <w:t>ind the NPC near the Red</w:t>
      </w:r>
      <w:r w:rsidR="0073401C">
        <w:t xml:space="preserve"> </w:t>
      </w:r>
      <w:r w:rsidR="000E229F">
        <w:t>Rocket Station and start the quest.</w:t>
      </w:r>
    </w:p>
    <w:p w14:paraId="1C48DBA0" w14:textId="651720E6" w:rsidR="009F38CA" w:rsidRDefault="009F38CA" w:rsidP="009F38CA">
      <w:pPr>
        <w:pStyle w:val="ListParagraph"/>
        <w:numPr>
          <w:ilvl w:val="1"/>
          <w:numId w:val="36"/>
        </w:numPr>
      </w:pPr>
      <w:r w:rsidRPr="009F38CA">
        <w:t xml:space="preserve">Press </w:t>
      </w:r>
      <w:r>
        <w:t>‘</w:t>
      </w:r>
      <w:r w:rsidRPr="009F38CA">
        <w:t>~</w:t>
      </w:r>
      <w:r>
        <w:t>’</w:t>
      </w:r>
      <w:r w:rsidRPr="009F38CA">
        <w:t xml:space="preserve"> to open the command console and enter '</w:t>
      </w:r>
      <w:proofErr w:type="spellStart"/>
      <w:r w:rsidRPr="009F38CA">
        <w:t>coc</w:t>
      </w:r>
      <w:proofErr w:type="spellEnd"/>
      <w:r w:rsidRPr="009F38CA">
        <w:t xml:space="preserve"> </w:t>
      </w:r>
      <w:proofErr w:type="spellStart"/>
      <w:r w:rsidRPr="009F38CA">
        <w:t>RedRocketext</w:t>
      </w:r>
      <w:proofErr w:type="spellEnd"/>
      <w:r w:rsidRPr="009F38CA">
        <w:t>' to get to the Red Rocket in main menu or after loading your own saved game.</w:t>
      </w:r>
    </w:p>
    <w:p w14:paraId="65275297" w14:textId="6C88CBC5" w:rsidR="00B51264" w:rsidRDefault="00B51264" w:rsidP="009F38CA">
      <w:pPr>
        <w:pStyle w:val="ListParagraph"/>
        <w:numPr>
          <w:ilvl w:val="1"/>
          <w:numId w:val="36"/>
        </w:numPr>
      </w:pPr>
      <w:r>
        <w:t xml:space="preserve">Also, you can load your saved game and enter </w:t>
      </w:r>
      <w:r w:rsidRPr="009F38CA">
        <w:t>'</w:t>
      </w:r>
      <w:proofErr w:type="spellStart"/>
      <w:r w:rsidRPr="009F38CA">
        <w:t>coc</w:t>
      </w:r>
      <w:proofErr w:type="spellEnd"/>
      <w:r w:rsidRPr="009F38CA">
        <w:t xml:space="preserve"> </w:t>
      </w:r>
      <w:proofErr w:type="spellStart"/>
      <w:r w:rsidRPr="009F38CA">
        <w:t>RedRocketext</w:t>
      </w:r>
      <w:proofErr w:type="spellEnd"/>
      <w:r w:rsidRPr="009F38CA">
        <w:t xml:space="preserve">' </w:t>
      </w:r>
      <w:r>
        <w:t xml:space="preserve">in the command console </w:t>
      </w:r>
      <w:r w:rsidRPr="009F38CA">
        <w:t>to get to the Red Rocket</w:t>
      </w:r>
      <w:r w:rsidR="007E5B03">
        <w:t xml:space="preserve"> and start the quest.</w:t>
      </w:r>
    </w:p>
    <w:p w14:paraId="3F4E3F62" w14:textId="556E3E0C" w:rsidR="009F38CA" w:rsidRDefault="009F38CA" w:rsidP="009F38CA">
      <w:pPr>
        <w:pStyle w:val="ListParagraph"/>
        <w:numPr>
          <w:ilvl w:val="0"/>
          <w:numId w:val="35"/>
        </w:numPr>
      </w:pPr>
      <w:r>
        <w:t>Press ‘Tab’ to open Pip-boy, switch to map and travel to the map marker ‘Caravan’ near the Red Rocket.</w:t>
      </w:r>
    </w:p>
    <w:p w14:paraId="7F782931" w14:textId="7C59AF25" w:rsidR="000401C3" w:rsidRDefault="000401C3" w:rsidP="00BD2A25">
      <w:pPr>
        <w:pStyle w:val="Heading1"/>
      </w:pPr>
      <w:bookmarkStart w:id="3" w:name="_Toc133833528"/>
      <w:r>
        <w:t>Playthrough Video</w:t>
      </w:r>
      <w:bookmarkEnd w:id="3"/>
    </w:p>
    <w:p w14:paraId="37D0465D" w14:textId="0CF4F254" w:rsidR="00846088" w:rsidRDefault="00000000" w:rsidP="000401C3">
      <w:hyperlink r:id="rId8" w:history="1">
        <w:r w:rsidR="007C6844" w:rsidRPr="00DA2F9D">
          <w:rPr>
            <w:rStyle w:val="Hyperlink"/>
          </w:rPr>
          <w:t>https://smu.box.com/s/4x23j3jcvgxmvtico6xfjcb8gnflzf72</w:t>
        </w:r>
      </w:hyperlink>
    </w:p>
    <w:p w14:paraId="38784AAE" w14:textId="77777777" w:rsidR="007C6844" w:rsidRPr="000401C3" w:rsidRDefault="007C6844" w:rsidP="000401C3"/>
    <w:p w14:paraId="1090A88B" w14:textId="0DBBFA26" w:rsidR="00BD2A25" w:rsidRDefault="00BD2A25" w:rsidP="00BD2A25">
      <w:pPr>
        <w:pStyle w:val="Heading1"/>
      </w:pPr>
      <w:bookmarkStart w:id="4" w:name="_Toc133833529"/>
      <w:r>
        <w:t>Quest Information</w:t>
      </w:r>
      <w:bookmarkEnd w:id="4"/>
    </w:p>
    <w:p w14:paraId="14E9AB58" w14:textId="77777777" w:rsidR="000E229F" w:rsidRDefault="000E229F" w:rsidP="000E229F">
      <w:pPr>
        <w:pStyle w:val="ListParagraph"/>
        <w:numPr>
          <w:ilvl w:val="0"/>
          <w:numId w:val="30"/>
        </w:numPr>
      </w:pPr>
      <w:r>
        <w:t>Go to Red Rocket.</w:t>
      </w:r>
    </w:p>
    <w:p w14:paraId="506F7FCD" w14:textId="103EB538" w:rsidR="008E6361" w:rsidRDefault="00D25F91" w:rsidP="000E229F">
      <w:pPr>
        <w:pStyle w:val="ListParagraph"/>
        <w:numPr>
          <w:ilvl w:val="0"/>
          <w:numId w:val="30"/>
        </w:numPr>
      </w:pPr>
      <w:r>
        <w:t>Use Pip-boy to t</w:t>
      </w:r>
      <w:r w:rsidR="008E6361">
        <w:t>ravel to map marker ‘</w:t>
      </w:r>
      <w:r w:rsidR="00172719">
        <w:t>Caravan.’</w:t>
      </w:r>
    </w:p>
    <w:p w14:paraId="635F1686" w14:textId="731651E4" w:rsidR="000E229F" w:rsidRDefault="000E229F" w:rsidP="000E229F">
      <w:pPr>
        <w:pStyle w:val="ListParagraph"/>
        <w:numPr>
          <w:ilvl w:val="0"/>
          <w:numId w:val="30"/>
        </w:numPr>
      </w:pPr>
      <w:r>
        <w:t xml:space="preserve">Find the Female NPC </w:t>
      </w:r>
      <w:r w:rsidR="008E6361">
        <w:t>with hat.</w:t>
      </w:r>
    </w:p>
    <w:p w14:paraId="51EFFE6D" w14:textId="77777777" w:rsidR="000E229F" w:rsidRDefault="000E229F" w:rsidP="000E229F">
      <w:pPr>
        <w:pStyle w:val="ListParagraph"/>
        <w:numPr>
          <w:ilvl w:val="0"/>
          <w:numId w:val="30"/>
        </w:numPr>
      </w:pPr>
      <w:r>
        <w:t xml:space="preserve">Talk to her to start the quest. </w:t>
      </w:r>
    </w:p>
    <w:p w14:paraId="7F007D13" w14:textId="1A950479" w:rsidR="000E229F" w:rsidRDefault="00A1720C" w:rsidP="000E229F">
      <w:pPr>
        <w:pStyle w:val="ListParagraph"/>
        <w:ind w:left="360"/>
        <w:jc w:val="center"/>
      </w:pPr>
      <w:r w:rsidRPr="00A1720C">
        <w:rPr>
          <w:noProof/>
        </w:rPr>
        <w:lastRenderedPageBreak/>
        <w:drawing>
          <wp:inline distT="0" distB="0" distL="0" distR="0" wp14:anchorId="61D9599E" wp14:editId="545AA305">
            <wp:extent cx="5943600" cy="3783330"/>
            <wp:effectExtent l="0" t="0" r="0" b="7620"/>
            <wp:docPr id="476707331" name="Picture 1" descr="A picture containing sky, outdoor, tree, 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707331" name="Picture 1" descr="A picture containing sky, outdoor, tree, ground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8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B4E2B" w14:textId="77777777" w:rsidR="000E229F" w:rsidRDefault="000E229F" w:rsidP="000E229F">
      <w:pPr>
        <w:pStyle w:val="ListParagraph"/>
        <w:ind w:left="360"/>
        <w:jc w:val="center"/>
      </w:pPr>
      <w:r>
        <w:t>[1]</w:t>
      </w:r>
    </w:p>
    <w:p w14:paraId="66203FB2" w14:textId="77777777" w:rsidR="000E229F" w:rsidRDefault="000E229F" w:rsidP="000E229F">
      <w:pPr>
        <w:pStyle w:val="Heading2"/>
      </w:pPr>
      <w:bookmarkStart w:id="5" w:name="_Toc128393931"/>
      <w:bookmarkStart w:id="6" w:name="_Toc133833530"/>
      <w:r>
        <w:t>Entrances/Key Locations</w:t>
      </w:r>
      <w:bookmarkEnd w:id="5"/>
      <w:bookmarkEnd w:id="6"/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439"/>
        <w:gridCol w:w="3441"/>
        <w:gridCol w:w="3470"/>
      </w:tblGrid>
      <w:tr w:rsidR="00A1720C" w14:paraId="722A9BC8" w14:textId="77777777" w:rsidTr="008E63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25" w:type="dxa"/>
          </w:tcPr>
          <w:p w14:paraId="7E386CCC" w14:textId="77777777" w:rsidR="000E229F" w:rsidRDefault="000E229F" w:rsidP="00147A31">
            <w:r>
              <w:t>Name of Entrance / Location</w:t>
            </w:r>
          </w:p>
        </w:tc>
        <w:tc>
          <w:tcPr>
            <w:tcW w:w="3354" w:type="dxa"/>
          </w:tcPr>
          <w:p w14:paraId="55B2C5D8" w14:textId="77777777" w:rsidR="000E229F" w:rsidRDefault="000E229F" w:rsidP="00147A3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Map Marker Name / Icon</w:t>
            </w:r>
          </w:p>
        </w:tc>
        <w:tc>
          <w:tcPr>
            <w:tcW w:w="3471" w:type="dxa"/>
          </w:tcPr>
          <w:p w14:paraId="465CD37F" w14:textId="77777777" w:rsidR="000E229F" w:rsidRDefault="000E229F" w:rsidP="00147A3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Description / General Location</w:t>
            </w:r>
          </w:p>
        </w:tc>
      </w:tr>
      <w:tr w:rsidR="00A1720C" w14:paraId="5ED0462B" w14:textId="77777777" w:rsidTr="008E63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25" w:type="dxa"/>
          </w:tcPr>
          <w:p w14:paraId="67A73007" w14:textId="312DC015" w:rsidR="000E229F" w:rsidRDefault="008E6361" w:rsidP="00147A31">
            <w:r>
              <w:t>Caravan</w:t>
            </w:r>
          </w:p>
        </w:tc>
        <w:tc>
          <w:tcPr>
            <w:tcW w:w="3354" w:type="dxa"/>
          </w:tcPr>
          <w:p w14:paraId="13EA7DCC" w14:textId="4E650AFF" w:rsidR="000E229F" w:rsidRDefault="00393004" w:rsidP="00147A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393004">
              <w:t>Carvaran</w:t>
            </w:r>
            <w:proofErr w:type="spellEnd"/>
            <w:r>
              <w:t>/</w:t>
            </w:r>
            <w:r w:rsidR="000E229F" w:rsidRPr="006A52EE">
              <w:t>ghC32QY_MapMarker_RR</w:t>
            </w:r>
          </w:p>
        </w:tc>
        <w:tc>
          <w:tcPr>
            <w:tcW w:w="3471" w:type="dxa"/>
          </w:tcPr>
          <w:p w14:paraId="25E8BB40" w14:textId="49FD419B" w:rsidR="000E229F" w:rsidRDefault="00A1720C" w:rsidP="00147A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1720C">
              <w:rPr>
                <w:noProof/>
              </w:rPr>
              <w:drawing>
                <wp:inline distT="0" distB="0" distL="0" distR="0" wp14:anchorId="13CAA816" wp14:editId="375F1AF6">
                  <wp:extent cx="1978479" cy="1472654"/>
                  <wp:effectExtent l="0" t="0" r="3175" b="0"/>
                  <wp:docPr id="21355549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5554914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8303" cy="1494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644C4E" w14:textId="77777777" w:rsidR="000E229F" w:rsidRDefault="000E229F" w:rsidP="00147A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[1]</w:t>
            </w:r>
          </w:p>
        </w:tc>
      </w:tr>
      <w:tr w:rsidR="00A1720C" w14:paraId="0C0E743D" w14:textId="77777777" w:rsidTr="008E636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25" w:type="dxa"/>
          </w:tcPr>
          <w:p w14:paraId="7720C6F2" w14:textId="5A618FF8" w:rsidR="000E229F" w:rsidRDefault="008E6361" w:rsidP="00147A31">
            <w:r>
              <w:t>Entrance</w:t>
            </w:r>
          </w:p>
        </w:tc>
        <w:tc>
          <w:tcPr>
            <w:tcW w:w="3354" w:type="dxa"/>
          </w:tcPr>
          <w:p w14:paraId="3F7D1E43" w14:textId="77777777" w:rsidR="000E229F" w:rsidRDefault="000E229F" w:rsidP="00147A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6A52EE">
              <w:t>ghC32QY_MapMarker_OT</w:t>
            </w:r>
          </w:p>
        </w:tc>
        <w:tc>
          <w:tcPr>
            <w:tcW w:w="3471" w:type="dxa"/>
          </w:tcPr>
          <w:p w14:paraId="3DFEBCFE" w14:textId="304F3530" w:rsidR="000E229F" w:rsidRDefault="008E6361" w:rsidP="00147A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E6361">
              <w:rPr>
                <w:noProof/>
              </w:rPr>
              <w:drawing>
                <wp:inline distT="0" distB="0" distL="0" distR="0" wp14:anchorId="69B82E3A" wp14:editId="47ACB8BA">
                  <wp:extent cx="2057400" cy="1188280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9647" cy="1195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A52F24" w14:textId="77777777" w:rsidR="000E229F" w:rsidRDefault="000E229F" w:rsidP="00147A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[1]</w:t>
            </w:r>
          </w:p>
        </w:tc>
      </w:tr>
      <w:tr w:rsidR="00A1720C" w14:paraId="7114EA14" w14:textId="77777777" w:rsidTr="008E63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25" w:type="dxa"/>
          </w:tcPr>
          <w:p w14:paraId="218DFAE4" w14:textId="133B8E0C" w:rsidR="000E229F" w:rsidRPr="006A52EE" w:rsidRDefault="008E6361" w:rsidP="00147A31">
            <w:r>
              <w:lastRenderedPageBreak/>
              <w:t>Fountain2</w:t>
            </w:r>
          </w:p>
        </w:tc>
        <w:tc>
          <w:tcPr>
            <w:tcW w:w="3354" w:type="dxa"/>
          </w:tcPr>
          <w:p w14:paraId="5EDEAF2E" w14:textId="77777777" w:rsidR="000E229F" w:rsidRPr="006A52EE" w:rsidRDefault="000E229F" w:rsidP="00147A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A52EE">
              <w:t>ghC32QY_MapMarker_TT_E</w:t>
            </w:r>
          </w:p>
        </w:tc>
        <w:tc>
          <w:tcPr>
            <w:tcW w:w="3471" w:type="dxa"/>
          </w:tcPr>
          <w:p w14:paraId="1FF353F3" w14:textId="114AB406" w:rsidR="000E229F" w:rsidRDefault="00393004" w:rsidP="00147A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93004">
              <w:rPr>
                <w:noProof/>
              </w:rPr>
              <w:drawing>
                <wp:inline distT="0" distB="0" distL="0" distR="0" wp14:anchorId="79E8F915" wp14:editId="0D581290">
                  <wp:extent cx="1924050" cy="120767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6122" cy="1215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E85BC1" w14:textId="77777777" w:rsidR="000E229F" w:rsidRPr="006A52EE" w:rsidRDefault="000E229F" w:rsidP="00147A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[1]</w:t>
            </w:r>
          </w:p>
        </w:tc>
      </w:tr>
    </w:tbl>
    <w:p w14:paraId="2BB68A2A" w14:textId="77777777" w:rsidR="000E229F" w:rsidRDefault="000E229F" w:rsidP="000E229F"/>
    <w:p w14:paraId="14DF2828" w14:textId="77777777" w:rsidR="000E229F" w:rsidRDefault="000E229F" w:rsidP="000E229F">
      <w:pPr>
        <w:pStyle w:val="Heading2"/>
      </w:pPr>
      <w:bookmarkStart w:id="7" w:name="_Toc128393932"/>
      <w:bookmarkStart w:id="8" w:name="_Toc133833531"/>
      <w:r>
        <w:t>Reference IDs / COC Labels</w:t>
      </w:r>
      <w:bookmarkEnd w:id="7"/>
      <w:bookmarkEnd w:id="8"/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91"/>
        <w:gridCol w:w="2739"/>
        <w:gridCol w:w="2353"/>
        <w:gridCol w:w="2267"/>
      </w:tblGrid>
      <w:tr w:rsidR="000E229F" w14:paraId="074B32CB" w14:textId="77777777" w:rsidTr="00147A3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14:paraId="5014312A" w14:textId="77777777" w:rsidR="000E229F" w:rsidRDefault="000E229F" w:rsidP="00147A31">
            <w:r>
              <w:t>In-Game Name</w:t>
            </w:r>
          </w:p>
        </w:tc>
        <w:tc>
          <w:tcPr>
            <w:tcW w:w="2783" w:type="dxa"/>
          </w:tcPr>
          <w:p w14:paraId="31AEFFA9" w14:textId="77777777" w:rsidR="000E229F" w:rsidRDefault="000E229F" w:rsidP="00147A3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Reference ID</w:t>
            </w:r>
          </w:p>
        </w:tc>
        <w:tc>
          <w:tcPr>
            <w:tcW w:w="1789" w:type="dxa"/>
          </w:tcPr>
          <w:p w14:paraId="2192C359" w14:textId="77777777" w:rsidR="000E229F" w:rsidRDefault="000E229F" w:rsidP="00147A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COC Label</w:t>
            </w:r>
          </w:p>
        </w:tc>
        <w:tc>
          <w:tcPr>
            <w:tcW w:w="2533" w:type="dxa"/>
          </w:tcPr>
          <w:p w14:paraId="165CF5B7" w14:textId="77777777" w:rsidR="000E229F" w:rsidRDefault="000E229F" w:rsidP="00147A3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Description</w:t>
            </w:r>
          </w:p>
        </w:tc>
      </w:tr>
      <w:tr w:rsidR="000E229F" w14:paraId="22FEE151" w14:textId="77777777" w:rsidTr="00147A3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14:paraId="6AE849E5" w14:textId="77777777" w:rsidR="000E229F" w:rsidRPr="00623F82" w:rsidRDefault="000E229F" w:rsidP="00147A31">
            <w:pPr>
              <w:rPr>
                <w:b w:val="0"/>
              </w:rPr>
            </w:pPr>
            <w:r>
              <w:rPr>
                <w:b w:val="0"/>
              </w:rPr>
              <w:t>A Mother’s Decision</w:t>
            </w:r>
            <w:r w:rsidRPr="00623F82">
              <w:rPr>
                <w:b w:val="0"/>
              </w:rPr>
              <w:t xml:space="preserve"> </w:t>
            </w:r>
          </w:p>
        </w:tc>
        <w:tc>
          <w:tcPr>
            <w:tcW w:w="2783" w:type="dxa"/>
          </w:tcPr>
          <w:p w14:paraId="6C67C036" w14:textId="77777777" w:rsidR="000E229F" w:rsidRDefault="000E229F" w:rsidP="00147A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GhC32QY_MainQuest</w:t>
            </w:r>
          </w:p>
        </w:tc>
        <w:tc>
          <w:tcPr>
            <w:tcW w:w="1789" w:type="dxa"/>
          </w:tcPr>
          <w:p w14:paraId="6345D8B8" w14:textId="2D4CEB45" w:rsidR="000E229F" w:rsidRDefault="008814F9" w:rsidP="00147A3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Coc ghc32qy_mainquest</w:t>
            </w:r>
          </w:p>
        </w:tc>
        <w:tc>
          <w:tcPr>
            <w:tcW w:w="2533" w:type="dxa"/>
          </w:tcPr>
          <w:p w14:paraId="0997E37D" w14:textId="77777777" w:rsidR="000E229F" w:rsidRDefault="000E229F" w:rsidP="00147A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Quest</w:t>
            </w:r>
          </w:p>
        </w:tc>
      </w:tr>
      <w:tr w:rsidR="008E6361" w14:paraId="55464080" w14:textId="77777777" w:rsidTr="00147A3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14:paraId="079F0B97" w14:textId="6B4871FB" w:rsidR="008E6361" w:rsidRPr="008E6361" w:rsidRDefault="008E6361" w:rsidP="008E6361">
            <w:pPr>
              <w:rPr>
                <w:b w:val="0"/>
                <w:bCs w:val="0"/>
              </w:rPr>
            </w:pPr>
            <w:r w:rsidRPr="008E6361">
              <w:rPr>
                <w:b w:val="0"/>
                <w:bCs w:val="0"/>
              </w:rPr>
              <w:t>Factory’s Secret</w:t>
            </w:r>
          </w:p>
        </w:tc>
        <w:tc>
          <w:tcPr>
            <w:tcW w:w="2783" w:type="dxa"/>
          </w:tcPr>
          <w:p w14:paraId="7B8C57E6" w14:textId="6EFDA2B9" w:rsidR="008E6361" w:rsidRDefault="008E6361" w:rsidP="008E636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GhC32QY_SideQuest</w:t>
            </w:r>
          </w:p>
        </w:tc>
        <w:tc>
          <w:tcPr>
            <w:tcW w:w="1789" w:type="dxa"/>
          </w:tcPr>
          <w:p w14:paraId="52150DA9" w14:textId="426E1B71" w:rsidR="008E6361" w:rsidRDefault="008814F9" w:rsidP="008E636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Coc ghc32qy_sidequest</w:t>
            </w:r>
          </w:p>
        </w:tc>
        <w:tc>
          <w:tcPr>
            <w:tcW w:w="2533" w:type="dxa"/>
          </w:tcPr>
          <w:p w14:paraId="0CB9F705" w14:textId="629E5391" w:rsidR="008E6361" w:rsidRDefault="008E6361" w:rsidP="008E636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Quest</w:t>
            </w:r>
          </w:p>
        </w:tc>
      </w:tr>
      <w:tr w:rsidR="008E6361" w14:paraId="17158B04" w14:textId="77777777" w:rsidTr="00147A3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14:paraId="2716AF07" w14:textId="77777777" w:rsidR="008E6361" w:rsidRPr="00623F82" w:rsidRDefault="008E6361" w:rsidP="008E6361">
            <w:pPr>
              <w:rPr>
                <w:b w:val="0"/>
              </w:rPr>
            </w:pPr>
            <w:r>
              <w:rPr>
                <w:b w:val="0"/>
              </w:rPr>
              <w:t>Old Town</w:t>
            </w:r>
          </w:p>
        </w:tc>
        <w:tc>
          <w:tcPr>
            <w:tcW w:w="2783" w:type="dxa"/>
          </w:tcPr>
          <w:p w14:paraId="2C4567C6" w14:textId="77777777" w:rsidR="008E6361" w:rsidRPr="008E6361" w:rsidRDefault="008E6361" w:rsidP="008E636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8E6361">
              <w:rPr>
                <w:bCs/>
              </w:rPr>
              <w:t>GhC32QY_OldTown</w:t>
            </w:r>
          </w:p>
        </w:tc>
        <w:tc>
          <w:tcPr>
            <w:tcW w:w="1789" w:type="dxa"/>
          </w:tcPr>
          <w:p w14:paraId="7DAAF4A9" w14:textId="48101502" w:rsidR="008E6361" w:rsidRDefault="00A1720C" w:rsidP="008E636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Coc Entrance</w:t>
            </w:r>
          </w:p>
        </w:tc>
        <w:tc>
          <w:tcPr>
            <w:tcW w:w="2533" w:type="dxa"/>
          </w:tcPr>
          <w:p w14:paraId="22790084" w14:textId="77777777" w:rsidR="008E6361" w:rsidRDefault="008E6361" w:rsidP="008E636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Small World Space</w:t>
            </w:r>
          </w:p>
        </w:tc>
      </w:tr>
      <w:tr w:rsidR="008E6361" w14:paraId="28BE5E62" w14:textId="77777777" w:rsidTr="00147A3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14:paraId="3082E1BC" w14:textId="3366A828" w:rsidR="008E6361" w:rsidRPr="00623F82" w:rsidRDefault="008E6361" w:rsidP="008E6361">
            <w:pPr>
              <w:rPr>
                <w:b w:val="0"/>
              </w:rPr>
            </w:pPr>
            <w:r>
              <w:rPr>
                <w:b w:val="0"/>
              </w:rPr>
              <w:t>Harper’s Factory</w:t>
            </w:r>
          </w:p>
        </w:tc>
        <w:tc>
          <w:tcPr>
            <w:tcW w:w="2783" w:type="dxa"/>
          </w:tcPr>
          <w:p w14:paraId="281AB580" w14:textId="661D649D" w:rsidR="008E6361" w:rsidRDefault="008E6361" w:rsidP="008E636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GhC32QY_InteriorBuilding</w:t>
            </w:r>
          </w:p>
        </w:tc>
        <w:tc>
          <w:tcPr>
            <w:tcW w:w="1789" w:type="dxa"/>
          </w:tcPr>
          <w:p w14:paraId="23B1BEED" w14:textId="74716AAA" w:rsidR="008E6361" w:rsidRDefault="00EF104C" w:rsidP="008E636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Coc ghc32qyinteriorbuilding</w:t>
            </w:r>
          </w:p>
        </w:tc>
        <w:tc>
          <w:tcPr>
            <w:tcW w:w="2533" w:type="dxa"/>
          </w:tcPr>
          <w:p w14:paraId="74F65240" w14:textId="77777777" w:rsidR="008E6361" w:rsidRDefault="008E6361" w:rsidP="008E636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Interior cell</w:t>
            </w:r>
          </w:p>
        </w:tc>
      </w:tr>
    </w:tbl>
    <w:p w14:paraId="2A379644" w14:textId="77777777" w:rsidR="000E229F" w:rsidRPr="00BD2A25" w:rsidRDefault="000E229F" w:rsidP="000E229F"/>
    <w:p w14:paraId="43CD4B55" w14:textId="77777777" w:rsidR="00BD2A25" w:rsidRDefault="00BD2A25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>
        <w:br w:type="page"/>
      </w:r>
    </w:p>
    <w:p w14:paraId="35CFC922" w14:textId="77777777" w:rsidR="00812182" w:rsidRDefault="00812182" w:rsidP="00812182">
      <w:pPr>
        <w:pStyle w:val="Heading1"/>
      </w:pPr>
      <w:bookmarkStart w:id="9" w:name="_Toc133833532"/>
      <w:r>
        <w:lastRenderedPageBreak/>
        <w:t>Walkthrough</w:t>
      </w:r>
      <w:bookmarkEnd w:id="9"/>
    </w:p>
    <w:p w14:paraId="7F63DB3D" w14:textId="6093793B" w:rsidR="00812182" w:rsidRDefault="00812182" w:rsidP="00812182">
      <w:pPr>
        <w:pStyle w:val="Heading3"/>
      </w:pPr>
      <w:bookmarkStart w:id="10" w:name="_Toc82773063"/>
      <w:bookmarkStart w:id="11" w:name="_Toc133833533"/>
      <w:r>
        <w:t xml:space="preserve">Overview </w:t>
      </w:r>
      <w:bookmarkEnd w:id="10"/>
      <w:r>
        <w:t>Map</w:t>
      </w:r>
      <w:bookmarkEnd w:id="11"/>
    </w:p>
    <w:p w14:paraId="149EA5E7" w14:textId="10876337" w:rsidR="00A20C3F" w:rsidRDefault="00345D14" w:rsidP="00A20C3F">
      <w:r w:rsidRPr="00345D14">
        <w:rPr>
          <w:noProof/>
        </w:rPr>
        <w:drawing>
          <wp:inline distT="0" distB="0" distL="0" distR="0" wp14:anchorId="34F5FFD6" wp14:editId="22C4A459">
            <wp:extent cx="5943600" cy="3921125"/>
            <wp:effectExtent l="0" t="0" r="0" b="3175"/>
            <wp:docPr id="1528306029" name="Picture 1" descr="A picture containing sky, outdoor, ground, tre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306029" name="Picture 1" descr="A picture containing sky, outdoor, ground, tree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2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916ED" w14:textId="2D478F09" w:rsidR="00A411DD" w:rsidRDefault="00A411DD" w:rsidP="00A411DD">
      <w:pPr>
        <w:pStyle w:val="Caption"/>
        <w:jc w:val="center"/>
      </w:pPr>
      <w:r>
        <w:t xml:space="preserve">Figure </w:t>
      </w:r>
      <w:fldSimple w:instr=" SEQ Figure \* ARABIC ">
        <w:r w:rsidR="008A3F6D">
          <w:rPr>
            <w:noProof/>
          </w:rPr>
          <w:t>1</w:t>
        </w:r>
      </w:fldSimple>
      <w:r>
        <w:t>: Red Rocket</w:t>
      </w:r>
      <w:r w:rsidR="00EC7438">
        <w:t xml:space="preserve"> [2]</w:t>
      </w:r>
    </w:p>
    <w:tbl>
      <w:tblPr>
        <w:tblStyle w:val="GridTable4-Accent1"/>
        <w:tblW w:w="9350" w:type="dxa"/>
        <w:jc w:val="center"/>
        <w:tblLayout w:type="fixed"/>
        <w:tblLook w:val="04A0" w:firstRow="1" w:lastRow="0" w:firstColumn="1" w:lastColumn="0" w:noHBand="0" w:noVBand="1"/>
      </w:tblPr>
      <w:tblGrid>
        <w:gridCol w:w="985"/>
        <w:gridCol w:w="4000"/>
        <w:gridCol w:w="4365"/>
      </w:tblGrid>
      <w:tr w:rsidR="00C9082D" w14:paraId="75A675A1" w14:textId="5FE43B95" w:rsidTr="00D328B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5" w:type="dxa"/>
            <w:vAlign w:val="bottom"/>
          </w:tcPr>
          <w:p w14:paraId="357DCE02" w14:textId="77777777" w:rsidR="00C9082D" w:rsidRDefault="00C9082D" w:rsidP="00147A31">
            <w:pPr>
              <w:jc w:val="center"/>
            </w:pPr>
            <w:r>
              <w:br w:type="page"/>
              <w:t>Map Label</w:t>
            </w:r>
          </w:p>
        </w:tc>
        <w:tc>
          <w:tcPr>
            <w:tcW w:w="4000" w:type="dxa"/>
            <w:vAlign w:val="bottom"/>
          </w:tcPr>
          <w:p w14:paraId="3654FE24" w14:textId="77777777" w:rsidR="00C9082D" w:rsidRDefault="00C9082D" w:rsidP="00147A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Top Level Walkthrough</w:t>
            </w:r>
          </w:p>
        </w:tc>
        <w:tc>
          <w:tcPr>
            <w:tcW w:w="4365" w:type="dxa"/>
          </w:tcPr>
          <w:p w14:paraId="51CEAF66" w14:textId="7B377CDA" w:rsidR="00C9082D" w:rsidRDefault="00C9082D" w:rsidP="00147A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Development Notes</w:t>
            </w:r>
          </w:p>
        </w:tc>
      </w:tr>
      <w:tr w:rsidR="00C9082D" w14:paraId="2B2C4292" w14:textId="012BC7F5" w:rsidTr="00D328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5" w:type="dxa"/>
            <w:vAlign w:val="bottom"/>
          </w:tcPr>
          <w:p w14:paraId="0DFB976E" w14:textId="77777777" w:rsidR="00C9082D" w:rsidRDefault="00C9082D" w:rsidP="00147A31">
            <w:pPr>
              <w:jc w:val="center"/>
            </w:pPr>
            <w:r>
              <w:t>0a</w:t>
            </w:r>
          </w:p>
        </w:tc>
        <w:tc>
          <w:tcPr>
            <w:tcW w:w="4000" w:type="dxa"/>
            <w:vAlign w:val="bottom"/>
          </w:tcPr>
          <w:p w14:paraId="07ED06D8" w14:textId="77777777" w:rsidR="00C9082D" w:rsidRDefault="00C9082D" w:rsidP="00147A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Talk to a vendor at Red Rocket to receive the quest. </w:t>
            </w:r>
            <w:r>
              <w:rPr>
                <w:lang w:eastAsia="zh-CN"/>
              </w:rPr>
              <w:t xml:space="preserve"> </w:t>
            </w:r>
          </w:p>
        </w:tc>
        <w:tc>
          <w:tcPr>
            <w:tcW w:w="4365" w:type="dxa"/>
          </w:tcPr>
          <w:p w14:paraId="07A2A4B3" w14:textId="30133EB2" w:rsidR="00D328B6" w:rsidRDefault="00345D14" w:rsidP="00790100">
            <w:pPr>
              <w:pStyle w:val="ListParagraph"/>
              <w:numPr>
                <w:ilvl w:val="0"/>
                <w:numId w:val="3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Refined Dialogue.</w:t>
            </w:r>
          </w:p>
        </w:tc>
      </w:tr>
      <w:tr w:rsidR="00C9082D" w14:paraId="3FE4826D" w14:textId="05951E54" w:rsidTr="00D328B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5" w:type="dxa"/>
          </w:tcPr>
          <w:p w14:paraId="5C02940F" w14:textId="77777777" w:rsidR="00C9082D" w:rsidRDefault="00C9082D" w:rsidP="00147A31">
            <w:pPr>
              <w:jc w:val="center"/>
            </w:pPr>
            <w:r>
              <w:t>0b</w:t>
            </w:r>
          </w:p>
        </w:tc>
        <w:tc>
          <w:tcPr>
            <w:tcW w:w="4000" w:type="dxa"/>
          </w:tcPr>
          <w:p w14:paraId="69F6E60D" w14:textId="6B038D05" w:rsidR="00C9082D" w:rsidRDefault="00C9082D" w:rsidP="00147A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lang w:eastAsia="zh-CN"/>
              </w:rPr>
              <w:t>Talk to the Caravan guard</w:t>
            </w:r>
            <w:r w:rsidR="006E2F5B">
              <w:rPr>
                <w:lang w:eastAsia="zh-CN"/>
              </w:rPr>
              <w:t xml:space="preserve"> Anne</w:t>
            </w:r>
            <w:r>
              <w:rPr>
                <w:lang w:eastAsia="zh-CN"/>
              </w:rPr>
              <w:t xml:space="preserve"> to travel to Old Town.</w:t>
            </w:r>
          </w:p>
        </w:tc>
        <w:tc>
          <w:tcPr>
            <w:tcW w:w="4365" w:type="dxa"/>
          </w:tcPr>
          <w:p w14:paraId="44B93D71" w14:textId="15208757" w:rsidR="00D328B6" w:rsidRDefault="00422F65" w:rsidP="00790100">
            <w:pPr>
              <w:pStyle w:val="ListParagraph"/>
              <w:numPr>
                <w:ilvl w:val="0"/>
                <w:numId w:val="3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N/A</w:t>
            </w:r>
          </w:p>
        </w:tc>
      </w:tr>
    </w:tbl>
    <w:p w14:paraId="470A28A7" w14:textId="77777777" w:rsidR="00A20C3F" w:rsidRPr="00A20C3F" w:rsidRDefault="00A20C3F" w:rsidP="00A20C3F">
      <w:pPr>
        <w:rPr>
          <w:lang w:eastAsia="zh-CN"/>
        </w:rPr>
      </w:pPr>
    </w:p>
    <w:p w14:paraId="6CB6DC65" w14:textId="447B47D9" w:rsidR="006D3DBF" w:rsidRDefault="00F41C52" w:rsidP="00812182">
      <w:pPr>
        <w:pStyle w:val="Caption"/>
        <w:jc w:val="center"/>
      </w:pPr>
      <w:bookmarkStart w:id="12" w:name="_Toc81383684"/>
      <w:r w:rsidRPr="00F41C52">
        <w:rPr>
          <w:noProof/>
        </w:rPr>
        <w:lastRenderedPageBreak/>
        <w:drawing>
          <wp:inline distT="0" distB="0" distL="0" distR="0" wp14:anchorId="48802613" wp14:editId="4F150647">
            <wp:extent cx="5943600" cy="5240020"/>
            <wp:effectExtent l="0" t="0" r="0" b="0"/>
            <wp:docPr id="200177840" name="Picture 1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77840" name="Picture 1" descr="Map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4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0F0E" w:rsidRPr="00A40F0E">
        <w:rPr>
          <w:noProof/>
        </w:rPr>
        <w:t xml:space="preserve"> </w:t>
      </w:r>
    </w:p>
    <w:p w14:paraId="5EC78634" w14:textId="226D93AE" w:rsidR="00812182" w:rsidRDefault="00812182" w:rsidP="00812182">
      <w:pPr>
        <w:pStyle w:val="Caption"/>
        <w:jc w:val="center"/>
        <w:rPr>
          <w:noProof/>
        </w:rPr>
      </w:pPr>
      <w:r>
        <w:t xml:space="preserve">Figure </w:t>
      </w:r>
      <w:fldSimple w:instr=" SEQ Figure \* ARABIC ">
        <w:r w:rsidR="008A3F6D">
          <w:rPr>
            <w:noProof/>
          </w:rPr>
          <w:t>2</w:t>
        </w:r>
      </w:fldSimple>
      <w:r>
        <w:t xml:space="preserve">: </w:t>
      </w:r>
      <w:bookmarkEnd w:id="12"/>
      <w:r w:rsidR="00A411DD">
        <w:rPr>
          <w:noProof/>
        </w:rPr>
        <w:t>Exterior Area</w:t>
      </w:r>
      <w:r w:rsidR="00EC7438">
        <w:rPr>
          <w:noProof/>
        </w:rPr>
        <w:t xml:space="preserve"> [3]</w:t>
      </w:r>
    </w:p>
    <w:tbl>
      <w:tblPr>
        <w:tblStyle w:val="GridTable4-Accent1"/>
        <w:tblW w:w="10435" w:type="dxa"/>
        <w:jc w:val="center"/>
        <w:tblLayout w:type="fixed"/>
        <w:tblLook w:val="04A0" w:firstRow="1" w:lastRow="0" w:firstColumn="1" w:lastColumn="0" w:noHBand="0" w:noVBand="1"/>
      </w:tblPr>
      <w:tblGrid>
        <w:gridCol w:w="715"/>
        <w:gridCol w:w="6390"/>
        <w:gridCol w:w="3330"/>
      </w:tblGrid>
      <w:tr w:rsidR="00C46C37" w14:paraId="7F47D9C9" w14:textId="77777777" w:rsidTr="00807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  <w:vAlign w:val="bottom"/>
          </w:tcPr>
          <w:p w14:paraId="27745BCC" w14:textId="77777777" w:rsidR="00C46C37" w:rsidRDefault="00C46C37" w:rsidP="00A97733">
            <w:pPr>
              <w:jc w:val="center"/>
            </w:pPr>
            <w:r>
              <w:br w:type="page"/>
              <w:t>Map Label</w:t>
            </w:r>
          </w:p>
        </w:tc>
        <w:tc>
          <w:tcPr>
            <w:tcW w:w="6390" w:type="dxa"/>
            <w:vAlign w:val="bottom"/>
          </w:tcPr>
          <w:p w14:paraId="35F271F5" w14:textId="77777777" w:rsidR="00C46C37" w:rsidRDefault="00C46C37" w:rsidP="00A9773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Top Level Walkthrough</w:t>
            </w:r>
          </w:p>
        </w:tc>
        <w:tc>
          <w:tcPr>
            <w:tcW w:w="3330" w:type="dxa"/>
          </w:tcPr>
          <w:p w14:paraId="310A9D78" w14:textId="77777777" w:rsidR="00C46C37" w:rsidRDefault="00C46C37" w:rsidP="00A9773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Development Notes</w:t>
            </w:r>
          </w:p>
        </w:tc>
      </w:tr>
      <w:tr w:rsidR="00A20C3F" w14:paraId="46EB7E72" w14:textId="77777777" w:rsidTr="00807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027AE205" w14:textId="77777777" w:rsidR="00A20C3F" w:rsidRDefault="00A20C3F" w:rsidP="00A20C3F">
            <w:pPr>
              <w:jc w:val="center"/>
            </w:pPr>
            <w:r>
              <w:t>1</w:t>
            </w:r>
          </w:p>
        </w:tc>
        <w:tc>
          <w:tcPr>
            <w:tcW w:w="6390" w:type="dxa"/>
          </w:tcPr>
          <w:p w14:paraId="3F3D7FCE" w14:textId="591273D6" w:rsidR="00A20C3F" w:rsidRDefault="004A2752" w:rsidP="00A20C3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The player arrives Old Town.</w:t>
            </w:r>
          </w:p>
        </w:tc>
        <w:tc>
          <w:tcPr>
            <w:tcW w:w="3330" w:type="dxa"/>
          </w:tcPr>
          <w:p w14:paraId="4BDA1E65" w14:textId="77777777" w:rsidR="00A20C3F" w:rsidRDefault="00C869A0" w:rsidP="00C8260F">
            <w:pPr>
              <w:pStyle w:val="ListParagraph"/>
              <w:numPr>
                <w:ilvl w:val="0"/>
                <w:numId w:val="3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lang w:eastAsia="zh-CN"/>
              </w:rPr>
              <w:t>Changed the weather and time of the small world.</w:t>
            </w:r>
          </w:p>
          <w:p w14:paraId="014D7C19" w14:textId="77777777" w:rsidR="0051213C" w:rsidRDefault="0051213C" w:rsidP="00C8260F">
            <w:pPr>
              <w:pStyle w:val="ListParagraph"/>
              <w:numPr>
                <w:ilvl w:val="0"/>
                <w:numId w:val="3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lang w:eastAsia="zh-CN"/>
              </w:rPr>
              <w:t>Added more background decorations in.</w:t>
            </w:r>
          </w:p>
          <w:p w14:paraId="66943DC0" w14:textId="77777777" w:rsidR="0051213C" w:rsidRDefault="0051213C" w:rsidP="00C8260F">
            <w:pPr>
              <w:pStyle w:val="ListParagraph"/>
              <w:numPr>
                <w:ilvl w:val="0"/>
                <w:numId w:val="3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lang w:eastAsia="zh-CN"/>
              </w:rPr>
              <w:t>Readjust the lights in the small world.</w:t>
            </w:r>
          </w:p>
          <w:p w14:paraId="355CDF33" w14:textId="75C20D21" w:rsidR="00E7529A" w:rsidRDefault="00E7529A" w:rsidP="00C8260F">
            <w:pPr>
              <w:pStyle w:val="ListParagraph"/>
              <w:numPr>
                <w:ilvl w:val="0"/>
                <w:numId w:val="3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lang w:eastAsia="zh-CN"/>
              </w:rPr>
              <w:t xml:space="preserve">Readjust </w:t>
            </w:r>
            <w:proofErr w:type="spellStart"/>
            <w:r>
              <w:rPr>
                <w:lang w:eastAsia="zh-CN"/>
              </w:rPr>
              <w:t>Navmesh</w:t>
            </w:r>
            <w:proofErr w:type="spellEnd"/>
            <w:r>
              <w:rPr>
                <w:lang w:eastAsia="zh-CN"/>
              </w:rPr>
              <w:t>.</w:t>
            </w:r>
          </w:p>
        </w:tc>
      </w:tr>
      <w:tr w:rsidR="00A20C3F" w14:paraId="6FE4EF1F" w14:textId="77777777" w:rsidTr="00807B7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535EA9DD" w14:textId="77777777" w:rsidR="00A20C3F" w:rsidRDefault="00A20C3F" w:rsidP="00A20C3F">
            <w:pPr>
              <w:jc w:val="center"/>
            </w:pPr>
            <w:r>
              <w:t>2</w:t>
            </w:r>
          </w:p>
        </w:tc>
        <w:tc>
          <w:tcPr>
            <w:tcW w:w="6390" w:type="dxa"/>
          </w:tcPr>
          <w:p w14:paraId="71A763F1" w14:textId="2991CF1A" w:rsidR="00A20C3F" w:rsidRDefault="004A2752" w:rsidP="00A20C3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The player talks to Carol</w:t>
            </w:r>
            <w:r w:rsidR="00214AA6">
              <w:t xml:space="preserve">, </w:t>
            </w:r>
            <w:r w:rsidR="00217C5E">
              <w:t>getting the key to the warehouse.</w:t>
            </w:r>
          </w:p>
        </w:tc>
        <w:tc>
          <w:tcPr>
            <w:tcW w:w="3330" w:type="dxa"/>
          </w:tcPr>
          <w:p w14:paraId="3DB1FA87" w14:textId="3C62306E" w:rsidR="00A20C3F" w:rsidRDefault="00ED0B5E" w:rsidP="00FF0F2B">
            <w:pPr>
              <w:pStyle w:val="ListParagraph"/>
              <w:numPr>
                <w:ilvl w:val="0"/>
                <w:numId w:val="3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N/A</w:t>
            </w:r>
          </w:p>
        </w:tc>
      </w:tr>
      <w:tr w:rsidR="00A20C3F" w14:paraId="3CA6128D" w14:textId="77777777" w:rsidTr="00807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73AE0963" w14:textId="2A3A9E45" w:rsidR="00A20C3F" w:rsidRDefault="00A20C3F" w:rsidP="00A20C3F">
            <w:pPr>
              <w:jc w:val="center"/>
            </w:pPr>
            <w:r>
              <w:t>2A</w:t>
            </w:r>
          </w:p>
        </w:tc>
        <w:tc>
          <w:tcPr>
            <w:tcW w:w="6390" w:type="dxa"/>
          </w:tcPr>
          <w:p w14:paraId="76AB07E8" w14:textId="17B97898" w:rsidR="00A20C3F" w:rsidRPr="00F92253" w:rsidRDefault="004A2752" w:rsidP="00A20C3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 xml:space="preserve">[Optional]The player picks up weapons and armors from </w:t>
            </w:r>
            <w:r w:rsidR="00217C5E">
              <w:rPr>
                <w:lang w:eastAsia="zh-CN"/>
              </w:rPr>
              <w:t xml:space="preserve">Carol’s </w:t>
            </w:r>
            <w:r>
              <w:rPr>
                <w:lang w:eastAsia="zh-CN"/>
              </w:rPr>
              <w:t>warehouse</w:t>
            </w:r>
            <w:r w:rsidR="00217C5E">
              <w:rPr>
                <w:lang w:eastAsia="zh-CN"/>
              </w:rPr>
              <w:t>.</w:t>
            </w:r>
          </w:p>
        </w:tc>
        <w:tc>
          <w:tcPr>
            <w:tcW w:w="3330" w:type="dxa"/>
          </w:tcPr>
          <w:p w14:paraId="1A5B53AF" w14:textId="7EE91ADE" w:rsidR="00A20C3F" w:rsidRDefault="00B23FEE" w:rsidP="00FF0F2B">
            <w:pPr>
              <w:pStyle w:val="ListParagraph"/>
              <w:numPr>
                <w:ilvl w:val="0"/>
                <w:numId w:val="3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N/A</w:t>
            </w:r>
          </w:p>
        </w:tc>
      </w:tr>
      <w:tr w:rsidR="00FA4429" w14:paraId="7271FFE2" w14:textId="77777777" w:rsidTr="00807B7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385E3853" w14:textId="1A727924" w:rsidR="00FA4429" w:rsidRDefault="00FA4429" w:rsidP="00A20C3F">
            <w:pPr>
              <w:jc w:val="center"/>
            </w:pPr>
            <w:r>
              <w:t>3</w:t>
            </w:r>
          </w:p>
        </w:tc>
        <w:tc>
          <w:tcPr>
            <w:tcW w:w="6390" w:type="dxa"/>
          </w:tcPr>
          <w:p w14:paraId="11A38BAA" w14:textId="403768E9" w:rsidR="00FA4429" w:rsidRDefault="00FA4429" w:rsidP="00A20C3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The player talks to Ava to get more information</w:t>
            </w:r>
            <w:r w:rsidR="000E40C7">
              <w:rPr>
                <w:lang w:eastAsia="zh-CN"/>
              </w:rPr>
              <w:t xml:space="preserve"> and agrees to </w:t>
            </w:r>
            <w:r w:rsidR="00D833B4">
              <w:rPr>
                <w:lang w:eastAsia="zh-CN"/>
              </w:rPr>
              <w:t>help</w:t>
            </w:r>
            <w:r w:rsidR="000E40C7">
              <w:rPr>
                <w:lang w:eastAsia="zh-CN"/>
              </w:rPr>
              <w:t xml:space="preserve"> her</w:t>
            </w:r>
            <w:r w:rsidR="00D833B4">
              <w:rPr>
                <w:lang w:eastAsia="zh-CN"/>
              </w:rPr>
              <w:t xml:space="preserve"> get</w:t>
            </w:r>
            <w:r w:rsidR="000E40C7">
              <w:rPr>
                <w:lang w:eastAsia="zh-CN"/>
              </w:rPr>
              <w:t xml:space="preserve"> son out of the factory.</w:t>
            </w:r>
          </w:p>
        </w:tc>
        <w:tc>
          <w:tcPr>
            <w:tcW w:w="3330" w:type="dxa"/>
          </w:tcPr>
          <w:p w14:paraId="4A31C57C" w14:textId="2F184286" w:rsidR="00BF21E8" w:rsidRPr="00790100" w:rsidRDefault="00E7529A" w:rsidP="00C8260F">
            <w:pPr>
              <w:pStyle w:val="ListParagraph"/>
              <w:numPr>
                <w:ilvl w:val="0"/>
                <w:numId w:val="3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Refined dialogue.</w:t>
            </w:r>
          </w:p>
        </w:tc>
      </w:tr>
      <w:tr w:rsidR="00A20C3F" w14:paraId="697645CB" w14:textId="77777777" w:rsidTr="00807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3CB66F8C" w14:textId="6D40785D" w:rsidR="00A20C3F" w:rsidRDefault="00FA4429" w:rsidP="00A20C3F">
            <w:pPr>
              <w:jc w:val="center"/>
            </w:pPr>
            <w:r>
              <w:lastRenderedPageBreak/>
              <w:t>4</w:t>
            </w:r>
          </w:p>
        </w:tc>
        <w:tc>
          <w:tcPr>
            <w:tcW w:w="6390" w:type="dxa"/>
          </w:tcPr>
          <w:p w14:paraId="40D9CBA6" w14:textId="77777777" w:rsidR="00A20C3F" w:rsidRDefault="004A2752" w:rsidP="00A20C3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The player interacts with the terminal and unlocks the security gate.</w:t>
            </w:r>
          </w:p>
          <w:p w14:paraId="3DE22E4B" w14:textId="37701B2F" w:rsidR="004A2752" w:rsidRDefault="004A2752" w:rsidP="00C8260F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</w:t>
            </w:r>
            <w:r w:rsidR="00214AA6">
              <w:t>learns how to use</w:t>
            </w:r>
            <w:r>
              <w:t xml:space="preserve"> terminal to change turrets’ faction</w:t>
            </w:r>
            <w:r w:rsidR="00214AA6">
              <w:t>.</w:t>
            </w:r>
          </w:p>
        </w:tc>
        <w:tc>
          <w:tcPr>
            <w:tcW w:w="3330" w:type="dxa"/>
          </w:tcPr>
          <w:p w14:paraId="2916C452" w14:textId="534BB7D2" w:rsidR="00A20C3F" w:rsidRDefault="00E7529A" w:rsidP="00C8260F">
            <w:pPr>
              <w:pStyle w:val="ListParagraph"/>
              <w:numPr>
                <w:ilvl w:val="0"/>
                <w:numId w:val="3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lang w:eastAsia="zh-CN"/>
              </w:rPr>
              <w:t>N/A</w:t>
            </w:r>
          </w:p>
        </w:tc>
      </w:tr>
      <w:tr w:rsidR="00A20C3F" w14:paraId="0A4E4632" w14:textId="77777777" w:rsidTr="00807B7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79606BF0" w14:textId="594D41DE" w:rsidR="00A20C3F" w:rsidRDefault="00FA4429" w:rsidP="00A20C3F">
            <w:pPr>
              <w:jc w:val="center"/>
            </w:pPr>
            <w:r>
              <w:t>5</w:t>
            </w:r>
          </w:p>
        </w:tc>
        <w:tc>
          <w:tcPr>
            <w:tcW w:w="6390" w:type="dxa"/>
          </w:tcPr>
          <w:p w14:paraId="0319C54F" w14:textId="2485DD45" w:rsidR="00A20C3F" w:rsidRDefault="004A2752" w:rsidP="00A20C3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The player climbs on the roof, while defeating enemies along their way.</w:t>
            </w:r>
          </w:p>
        </w:tc>
        <w:tc>
          <w:tcPr>
            <w:tcW w:w="3330" w:type="dxa"/>
          </w:tcPr>
          <w:p w14:paraId="0EB32991" w14:textId="1484156E" w:rsidR="00310CC6" w:rsidRDefault="00163247" w:rsidP="00826165">
            <w:pPr>
              <w:pStyle w:val="ListParagraph"/>
              <w:numPr>
                <w:ilvl w:val="0"/>
                <w:numId w:val="3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lang w:eastAsia="zh-CN"/>
              </w:rPr>
              <w:t>Added a supply area on the roof.</w:t>
            </w:r>
          </w:p>
        </w:tc>
      </w:tr>
      <w:tr w:rsidR="00A20C3F" w14:paraId="0CCD17BC" w14:textId="77777777" w:rsidTr="00807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06DF15D6" w14:textId="7CBC70C1" w:rsidR="00A20C3F" w:rsidRDefault="00FA4429" w:rsidP="00A20C3F">
            <w:pPr>
              <w:jc w:val="center"/>
            </w:pPr>
            <w:r>
              <w:t>6</w:t>
            </w:r>
          </w:p>
        </w:tc>
        <w:tc>
          <w:tcPr>
            <w:tcW w:w="6390" w:type="dxa"/>
          </w:tcPr>
          <w:p w14:paraId="3B52D4DD" w14:textId="77777777" w:rsidR="00A20C3F" w:rsidRDefault="00A20C3F" w:rsidP="00A20C3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</w:t>
            </w:r>
            <w:r w:rsidR="004A2752">
              <w:t>gets down via stairs</w:t>
            </w:r>
            <w:r w:rsidR="00214AA6">
              <w:t xml:space="preserve"> and defeats enemies on the ground.</w:t>
            </w:r>
          </w:p>
          <w:p w14:paraId="37556180" w14:textId="002AC815" w:rsidR="008651F7" w:rsidRDefault="008651F7" w:rsidP="00C8260F">
            <w:pPr>
              <w:pStyle w:val="ListParagraph"/>
              <w:numPr>
                <w:ilvl w:val="0"/>
                <w:numId w:val="3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There is the first ambush point, the player can use rifle to shoot enemies in long distance.</w:t>
            </w:r>
          </w:p>
        </w:tc>
        <w:tc>
          <w:tcPr>
            <w:tcW w:w="3330" w:type="dxa"/>
          </w:tcPr>
          <w:p w14:paraId="618A2C29" w14:textId="1CE6A415" w:rsidR="00D328B6" w:rsidRDefault="00E91ADA" w:rsidP="00E00641">
            <w:pPr>
              <w:pStyle w:val="ListParagraph"/>
              <w:numPr>
                <w:ilvl w:val="0"/>
                <w:numId w:val="3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lang w:eastAsia="zh-CN"/>
              </w:rPr>
              <w:t>Added a supply area in the restaurant</w:t>
            </w:r>
            <w:r w:rsidR="00E70FEC">
              <w:rPr>
                <w:lang w:eastAsia="zh-CN"/>
              </w:rPr>
              <w:t>.</w:t>
            </w:r>
          </w:p>
        </w:tc>
      </w:tr>
      <w:tr w:rsidR="00FA4429" w14:paraId="3C8B4FDF" w14:textId="77777777" w:rsidTr="00807B7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5E3E964" w14:textId="01335660" w:rsidR="00FA4429" w:rsidRDefault="00FA4429" w:rsidP="00FA4429">
            <w:pPr>
              <w:jc w:val="center"/>
            </w:pPr>
            <w:r>
              <w:t>S1</w:t>
            </w:r>
          </w:p>
        </w:tc>
        <w:tc>
          <w:tcPr>
            <w:tcW w:w="6390" w:type="dxa"/>
          </w:tcPr>
          <w:p w14:paraId="637D5ACC" w14:textId="0745055B" w:rsidR="00FA4429" w:rsidRDefault="00FA4429" w:rsidP="00FA442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lang w:eastAsia="zh-CN"/>
              </w:rPr>
              <w:t xml:space="preserve">[Side Quest] </w:t>
            </w:r>
            <w:r>
              <w:t xml:space="preserve">The player </w:t>
            </w:r>
            <w:r w:rsidR="00461ABF">
              <w:t xml:space="preserve">picks the key up from the </w:t>
            </w:r>
            <w:r w:rsidR="00E00641">
              <w:t>Synths near the jail</w:t>
            </w:r>
            <w:r w:rsidR="00461ABF">
              <w:t xml:space="preserve"> and saves Tracy out. Then the player </w:t>
            </w:r>
            <w:r>
              <w:t>talks to Tracy to start the side quest.</w:t>
            </w:r>
          </w:p>
        </w:tc>
        <w:tc>
          <w:tcPr>
            <w:tcW w:w="3330" w:type="dxa"/>
          </w:tcPr>
          <w:p w14:paraId="5B112A29" w14:textId="5DA93329" w:rsidR="0073333F" w:rsidRDefault="00826165" w:rsidP="00C8260F">
            <w:pPr>
              <w:pStyle w:val="ListParagraph"/>
              <w:numPr>
                <w:ilvl w:val="0"/>
                <w:numId w:val="3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N/A</w:t>
            </w:r>
          </w:p>
        </w:tc>
      </w:tr>
      <w:tr w:rsidR="00FA4429" w14:paraId="1CAA473B" w14:textId="77777777" w:rsidTr="00807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2B09F3B1" w14:textId="681A7F5C" w:rsidR="00FA4429" w:rsidRDefault="00FA4429" w:rsidP="00FA4429">
            <w:pPr>
              <w:jc w:val="center"/>
            </w:pPr>
            <w:r>
              <w:t>7</w:t>
            </w:r>
          </w:p>
        </w:tc>
        <w:tc>
          <w:tcPr>
            <w:tcW w:w="6390" w:type="dxa"/>
          </w:tcPr>
          <w:p w14:paraId="37D69CCD" w14:textId="6008E963" w:rsidR="00FA4429" w:rsidRDefault="00FA4429" w:rsidP="00FA442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The player interacts with the terminal to open the gate of the factory.</w:t>
            </w:r>
          </w:p>
        </w:tc>
        <w:tc>
          <w:tcPr>
            <w:tcW w:w="3330" w:type="dxa"/>
          </w:tcPr>
          <w:p w14:paraId="3F4A3399" w14:textId="6AB03E17" w:rsidR="00FA4429" w:rsidRDefault="00826165" w:rsidP="00C8260F">
            <w:pPr>
              <w:pStyle w:val="ListParagraph"/>
              <w:numPr>
                <w:ilvl w:val="0"/>
                <w:numId w:val="3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N/A</w:t>
            </w:r>
          </w:p>
        </w:tc>
      </w:tr>
      <w:tr w:rsidR="00FA4429" w14:paraId="6FE1C7FC" w14:textId="77777777" w:rsidTr="00807B7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0BCDDCC" w14:textId="6629271D" w:rsidR="00FA4429" w:rsidRDefault="00FA4429" w:rsidP="00FA4429">
            <w:pPr>
              <w:jc w:val="center"/>
            </w:pPr>
            <w:r>
              <w:t>8</w:t>
            </w:r>
          </w:p>
        </w:tc>
        <w:tc>
          <w:tcPr>
            <w:tcW w:w="6390" w:type="dxa"/>
          </w:tcPr>
          <w:p w14:paraId="38958572" w14:textId="4F50563B" w:rsidR="00FA4429" w:rsidRDefault="00FA4429" w:rsidP="00FA442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The player defeats enemies in front of the factory.</w:t>
            </w:r>
          </w:p>
        </w:tc>
        <w:tc>
          <w:tcPr>
            <w:tcW w:w="3330" w:type="dxa"/>
          </w:tcPr>
          <w:p w14:paraId="5B2D31F1" w14:textId="1D907308" w:rsidR="00826165" w:rsidRDefault="00E9625C" w:rsidP="00C8260F">
            <w:pPr>
              <w:pStyle w:val="ListParagraph"/>
              <w:numPr>
                <w:ilvl w:val="0"/>
                <w:numId w:val="3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Added a key to open the side door in the shack</w:t>
            </w:r>
            <w:r w:rsidR="0009652E">
              <w:rPr>
                <w:lang w:eastAsia="zh-CN"/>
              </w:rPr>
              <w:t>[8A]</w:t>
            </w:r>
            <w:r>
              <w:rPr>
                <w:lang w:eastAsia="zh-CN"/>
              </w:rPr>
              <w:t>.</w:t>
            </w:r>
          </w:p>
        </w:tc>
      </w:tr>
      <w:tr w:rsidR="00FA4429" w14:paraId="1231E416" w14:textId="77777777" w:rsidTr="00807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47850C07" w14:textId="5D8A3CFA" w:rsidR="00FA4429" w:rsidRDefault="00FA4429" w:rsidP="00FA4429">
            <w:pPr>
              <w:jc w:val="center"/>
            </w:pPr>
            <w:r>
              <w:t>9</w:t>
            </w:r>
          </w:p>
        </w:tc>
        <w:tc>
          <w:tcPr>
            <w:tcW w:w="6390" w:type="dxa"/>
          </w:tcPr>
          <w:p w14:paraId="15D4C028" w14:textId="77777777" w:rsidR="00FA4429" w:rsidRDefault="00FA4429" w:rsidP="00FA442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 xml:space="preserve">The player </w:t>
            </w:r>
            <w:r w:rsidR="008E4A6B">
              <w:rPr>
                <w:lang w:eastAsia="zh-CN"/>
              </w:rPr>
              <w:t>hacks into</w:t>
            </w:r>
            <w:r w:rsidR="00D328B6">
              <w:rPr>
                <w:lang w:eastAsia="zh-CN"/>
              </w:rPr>
              <w:t xml:space="preserve"> </w:t>
            </w:r>
            <w:r w:rsidR="008E4A6B">
              <w:rPr>
                <w:lang w:eastAsia="zh-CN"/>
              </w:rPr>
              <w:t>the</w:t>
            </w:r>
            <w:r w:rsidR="00D328B6">
              <w:rPr>
                <w:lang w:eastAsia="zh-CN"/>
              </w:rPr>
              <w:t xml:space="preserve"> terminal to unlock </w:t>
            </w:r>
            <w:r>
              <w:rPr>
                <w:lang w:eastAsia="zh-CN"/>
              </w:rPr>
              <w:t xml:space="preserve">the </w:t>
            </w:r>
            <w:r w:rsidR="00D328B6">
              <w:rPr>
                <w:lang w:eastAsia="zh-CN"/>
              </w:rPr>
              <w:t>locked</w:t>
            </w:r>
            <w:r>
              <w:rPr>
                <w:lang w:eastAsia="zh-CN"/>
              </w:rPr>
              <w:t xml:space="preserve"> door</w:t>
            </w:r>
            <w:r w:rsidR="00D328B6">
              <w:rPr>
                <w:lang w:eastAsia="zh-CN"/>
              </w:rPr>
              <w:t xml:space="preserve"> near Ava</w:t>
            </w:r>
            <w:r>
              <w:rPr>
                <w:lang w:eastAsia="zh-CN"/>
              </w:rPr>
              <w:t>.</w:t>
            </w:r>
          </w:p>
          <w:p w14:paraId="562B3F75" w14:textId="2F368914" w:rsidR="0009652E" w:rsidRDefault="0009652E" w:rsidP="00FA442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lang w:eastAsia="zh-CN"/>
              </w:rPr>
              <w:t>[optional] the player finds the side door key in the shack and uses it to open the side door near Ava.</w:t>
            </w:r>
          </w:p>
        </w:tc>
        <w:tc>
          <w:tcPr>
            <w:tcW w:w="3330" w:type="dxa"/>
          </w:tcPr>
          <w:p w14:paraId="542E6051" w14:textId="28C179AB" w:rsidR="00FA4429" w:rsidRDefault="00E00641" w:rsidP="00C8260F">
            <w:pPr>
              <w:pStyle w:val="ListParagraph"/>
              <w:numPr>
                <w:ilvl w:val="0"/>
                <w:numId w:val="3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N/A</w:t>
            </w:r>
          </w:p>
        </w:tc>
      </w:tr>
      <w:tr w:rsidR="00FA4429" w14:paraId="5981C33A" w14:textId="77777777" w:rsidTr="00807B7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27DF3969" w14:textId="7C155E75" w:rsidR="00FA4429" w:rsidRDefault="00FA4429" w:rsidP="00FA4429">
            <w:pPr>
              <w:jc w:val="center"/>
            </w:pPr>
            <w:r>
              <w:t>10</w:t>
            </w:r>
          </w:p>
        </w:tc>
        <w:tc>
          <w:tcPr>
            <w:tcW w:w="6390" w:type="dxa"/>
          </w:tcPr>
          <w:p w14:paraId="39AA43CB" w14:textId="48ADF7A9" w:rsidR="00FA4429" w:rsidRDefault="00FA4429" w:rsidP="00FA442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The player talks to Ava</w:t>
            </w:r>
            <w:r w:rsidR="00F01603">
              <w:t xml:space="preserve">, learning that Ava can help the player hack into the terminal </w:t>
            </w:r>
            <w:r w:rsidR="00C91F65">
              <w:t>near the factory front door</w:t>
            </w:r>
            <w:r w:rsidR="00196FFA">
              <w:t xml:space="preserve"> and open t</w:t>
            </w:r>
            <w:r w:rsidR="00C91F65">
              <w:t>he door.</w:t>
            </w:r>
          </w:p>
        </w:tc>
        <w:tc>
          <w:tcPr>
            <w:tcW w:w="3330" w:type="dxa"/>
          </w:tcPr>
          <w:p w14:paraId="53F783A2" w14:textId="697BD64F" w:rsidR="00105D0E" w:rsidRDefault="0009652E" w:rsidP="00C8260F">
            <w:pPr>
              <w:pStyle w:val="ListParagraph"/>
              <w:numPr>
                <w:ilvl w:val="0"/>
                <w:numId w:val="3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Refined dialogue.</w:t>
            </w:r>
          </w:p>
        </w:tc>
      </w:tr>
      <w:tr w:rsidR="00FA4429" w14:paraId="49D4A352" w14:textId="77777777" w:rsidTr="00807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3E9C9F9E" w14:textId="1A9E2CE0" w:rsidR="00FA4429" w:rsidRDefault="00FA4429" w:rsidP="00FA4429">
            <w:pPr>
              <w:jc w:val="center"/>
            </w:pPr>
            <w:r>
              <w:t>11</w:t>
            </w:r>
          </w:p>
        </w:tc>
        <w:tc>
          <w:tcPr>
            <w:tcW w:w="6390" w:type="dxa"/>
          </w:tcPr>
          <w:p w14:paraId="19A4375C" w14:textId="2D54B3EF" w:rsidR="00FA4429" w:rsidRDefault="00FA4429" w:rsidP="00FA442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</w:t>
            </w:r>
            <w:r w:rsidR="0039519D">
              <w:t>takes</w:t>
            </w:r>
            <w:r>
              <w:t xml:space="preserve"> Ava</w:t>
            </w:r>
            <w:r w:rsidR="0039519D">
              <w:t xml:space="preserve"> to the terminal</w:t>
            </w:r>
            <w:r>
              <w:t xml:space="preserve"> and </w:t>
            </w:r>
            <w:r w:rsidR="001005A4">
              <w:t>watch</w:t>
            </w:r>
            <w:r>
              <w:t xml:space="preserve"> her</w:t>
            </w:r>
            <w:r w:rsidR="001005A4">
              <w:t xml:space="preserve"> </w:t>
            </w:r>
            <w:r>
              <w:t>unlock</w:t>
            </w:r>
            <w:r w:rsidR="001005A4">
              <w:t>ing</w:t>
            </w:r>
            <w:r>
              <w:t xml:space="preserve"> the gate of the factory, then the player enter</w:t>
            </w:r>
            <w:r w:rsidR="00F96983">
              <w:t>s</w:t>
            </w:r>
            <w:r>
              <w:t xml:space="preserve"> the factory.</w:t>
            </w:r>
          </w:p>
        </w:tc>
        <w:tc>
          <w:tcPr>
            <w:tcW w:w="3330" w:type="dxa"/>
          </w:tcPr>
          <w:p w14:paraId="4BEC786C" w14:textId="73BC19CD" w:rsidR="0039519D" w:rsidRDefault="000F3288" w:rsidP="00E00641">
            <w:pPr>
              <w:pStyle w:val="ListParagraph"/>
              <w:numPr>
                <w:ilvl w:val="0"/>
                <w:numId w:val="3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Added one more phase in the dialogue after Ava opens the factory front door.</w:t>
            </w:r>
          </w:p>
        </w:tc>
      </w:tr>
    </w:tbl>
    <w:p w14:paraId="7FE08B90" w14:textId="77777777" w:rsidR="00FA4429" w:rsidRDefault="00FA4429" w:rsidP="008F2F56">
      <w:pPr>
        <w:jc w:val="center"/>
      </w:pPr>
    </w:p>
    <w:p w14:paraId="79A616F1" w14:textId="77777777" w:rsidR="00FA4429" w:rsidRDefault="00FA4429">
      <w:r>
        <w:br w:type="page"/>
      </w:r>
    </w:p>
    <w:p w14:paraId="7DD34F5D" w14:textId="3EBD054B" w:rsidR="005E7CD4" w:rsidRDefault="005E7CD4" w:rsidP="008F2F56">
      <w:pPr>
        <w:jc w:val="center"/>
      </w:pPr>
    </w:p>
    <w:p w14:paraId="77E79E37" w14:textId="5FC92D04" w:rsidR="00310CC5" w:rsidRDefault="00E7785A" w:rsidP="008F2F56">
      <w:pPr>
        <w:jc w:val="center"/>
      </w:pPr>
      <w:r w:rsidRPr="00E7785A">
        <w:rPr>
          <w:noProof/>
        </w:rPr>
        <w:drawing>
          <wp:inline distT="0" distB="0" distL="0" distR="0" wp14:anchorId="43D0DD3A" wp14:editId="759ED126">
            <wp:extent cx="5399314" cy="2956932"/>
            <wp:effectExtent l="0" t="0" r="0" b="0"/>
            <wp:docPr id="1927768247" name="Picture 1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768247" name="Picture 1" descr="Map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5129" cy="2960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BF4FC" w14:textId="5769B116" w:rsidR="00A411DD" w:rsidRPr="00310CC5" w:rsidRDefault="00A411DD" w:rsidP="00EC7438">
      <w:pPr>
        <w:pStyle w:val="Caption"/>
        <w:jc w:val="center"/>
      </w:pPr>
      <w:r>
        <w:t xml:space="preserve">Figure </w:t>
      </w:r>
      <w:fldSimple w:instr=" SEQ Figure \* ARABIC ">
        <w:r w:rsidR="008A3F6D">
          <w:rPr>
            <w:noProof/>
          </w:rPr>
          <w:t>3</w:t>
        </w:r>
      </w:fldSimple>
      <w:r w:rsidR="00EC7438">
        <w:t xml:space="preserve">: </w:t>
      </w:r>
      <w:r w:rsidR="008A3F6D">
        <w:t>Stage1</w:t>
      </w:r>
      <w:r w:rsidR="00EC7438">
        <w:t xml:space="preserve"> [4]</w:t>
      </w:r>
    </w:p>
    <w:tbl>
      <w:tblPr>
        <w:tblStyle w:val="GridTable4-Accent1"/>
        <w:tblW w:w="10435" w:type="dxa"/>
        <w:jc w:val="center"/>
        <w:tblLayout w:type="fixed"/>
        <w:tblLook w:val="04A0" w:firstRow="1" w:lastRow="0" w:firstColumn="1" w:lastColumn="0" w:noHBand="0" w:noVBand="1"/>
      </w:tblPr>
      <w:tblGrid>
        <w:gridCol w:w="715"/>
        <w:gridCol w:w="6930"/>
        <w:gridCol w:w="2790"/>
      </w:tblGrid>
      <w:tr w:rsidR="004A2752" w14:paraId="7BBD5A8C" w14:textId="77777777" w:rsidTr="00147A3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  <w:vAlign w:val="bottom"/>
          </w:tcPr>
          <w:p w14:paraId="7DE34586" w14:textId="77777777" w:rsidR="004A2752" w:rsidRDefault="004A2752" w:rsidP="00147A31">
            <w:pPr>
              <w:jc w:val="center"/>
            </w:pPr>
            <w:r>
              <w:br w:type="page"/>
              <w:t>Map Label</w:t>
            </w:r>
          </w:p>
        </w:tc>
        <w:tc>
          <w:tcPr>
            <w:tcW w:w="6930" w:type="dxa"/>
            <w:vAlign w:val="bottom"/>
          </w:tcPr>
          <w:p w14:paraId="12EF3133" w14:textId="16F2D0EE" w:rsidR="004A2752" w:rsidRDefault="004A2752" w:rsidP="00147A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Top Level Walkthrough</w:t>
            </w:r>
          </w:p>
        </w:tc>
        <w:tc>
          <w:tcPr>
            <w:tcW w:w="2790" w:type="dxa"/>
          </w:tcPr>
          <w:p w14:paraId="7D3F2D64" w14:textId="77777777" w:rsidR="004A2752" w:rsidRDefault="004A2752" w:rsidP="00147A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Development Notes</w:t>
            </w:r>
          </w:p>
        </w:tc>
      </w:tr>
      <w:tr w:rsidR="007C7A7A" w14:paraId="394842C0" w14:textId="77777777" w:rsidTr="00147A3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2A47AB91" w14:textId="4BA4A18F" w:rsidR="007C7A7A" w:rsidRDefault="001D761D" w:rsidP="007C7A7A">
            <w:pPr>
              <w:jc w:val="center"/>
            </w:pPr>
            <w:r>
              <w:t>12</w:t>
            </w:r>
          </w:p>
        </w:tc>
        <w:tc>
          <w:tcPr>
            <w:tcW w:w="6930" w:type="dxa"/>
          </w:tcPr>
          <w:p w14:paraId="1A8D9326" w14:textId="41E9CA56" w:rsidR="007C7A7A" w:rsidRDefault="007C7A7A" w:rsidP="007C7A7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enters the building and talks with Harper, </w:t>
            </w:r>
            <w:r w:rsidR="00A22572" w:rsidRPr="00A22572">
              <w:t xml:space="preserve">learning that Charles is a synth and Ava is a scientist who escaped from the Institute. </w:t>
            </w:r>
            <w:r w:rsidR="007D1957">
              <w:t xml:space="preserve">Ava wants a perfect </w:t>
            </w:r>
            <w:r w:rsidR="000651F6">
              <w:t>child,</w:t>
            </w:r>
            <w:r w:rsidR="007D1957">
              <w:t xml:space="preserve"> so she modified Charles’s system and caused problem</w:t>
            </w:r>
            <w:r w:rsidR="000651F6">
              <w:t>s</w:t>
            </w:r>
            <w:r w:rsidR="007D1957">
              <w:t>. Charles is dying.</w:t>
            </w:r>
          </w:p>
        </w:tc>
        <w:tc>
          <w:tcPr>
            <w:tcW w:w="2790" w:type="dxa"/>
          </w:tcPr>
          <w:p w14:paraId="68048392" w14:textId="09DAE171" w:rsidR="00473FC0" w:rsidRDefault="004B4095" w:rsidP="00C8260F">
            <w:pPr>
              <w:pStyle w:val="ListParagraph"/>
              <w:numPr>
                <w:ilvl w:val="0"/>
                <w:numId w:val="3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t>Refined dialogue</w:t>
            </w:r>
            <w:r w:rsidR="00473FC0">
              <w:rPr>
                <w:lang w:eastAsia="zh-CN"/>
              </w:rPr>
              <w:t>.</w:t>
            </w:r>
          </w:p>
          <w:p w14:paraId="4452D87E" w14:textId="3CB6FFFE" w:rsidR="00D4401C" w:rsidRDefault="00523173" w:rsidP="00C8260F">
            <w:pPr>
              <w:pStyle w:val="ListParagraph"/>
              <w:numPr>
                <w:ilvl w:val="0"/>
                <w:numId w:val="39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t>Add one quest objective: find way upstairs.</w:t>
            </w:r>
          </w:p>
        </w:tc>
      </w:tr>
      <w:tr w:rsidR="007C7A7A" w14:paraId="26148D6A" w14:textId="77777777" w:rsidTr="00147A31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24358596" w14:textId="0CF70072" w:rsidR="007C7A7A" w:rsidRDefault="001D761D" w:rsidP="007C7A7A">
            <w:pPr>
              <w:jc w:val="center"/>
            </w:pPr>
            <w:r>
              <w:t>13</w:t>
            </w:r>
          </w:p>
        </w:tc>
        <w:tc>
          <w:tcPr>
            <w:tcW w:w="6930" w:type="dxa"/>
          </w:tcPr>
          <w:p w14:paraId="34528A0F" w14:textId="6D3FCEC0" w:rsidR="007C7A7A" w:rsidRDefault="007C7A7A" w:rsidP="007C7A7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The player defeats enemies on the 1</w:t>
            </w:r>
            <w:r w:rsidRPr="008F2F56">
              <w:rPr>
                <w:vertAlign w:val="superscript"/>
              </w:rPr>
              <w:t>st</w:t>
            </w:r>
            <w:r>
              <w:t xml:space="preserve"> ground</w:t>
            </w:r>
            <w:r w:rsidR="005E7CD4">
              <w:t xml:space="preserve"> and gets down to the 1</w:t>
            </w:r>
            <w:r w:rsidR="005E7CD4" w:rsidRPr="005E7CD4">
              <w:rPr>
                <w:vertAlign w:val="superscript"/>
              </w:rPr>
              <w:t>st</w:t>
            </w:r>
            <w:r w:rsidR="005E7CD4">
              <w:t xml:space="preserve"> ground by the stair.</w:t>
            </w:r>
          </w:p>
        </w:tc>
        <w:tc>
          <w:tcPr>
            <w:tcW w:w="2790" w:type="dxa"/>
          </w:tcPr>
          <w:p w14:paraId="5D872EA0" w14:textId="7A5F1114" w:rsidR="000B2BA4" w:rsidRDefault="00C07970" w:rsidP="00D4401C">
            <w:pPr>
              <w:pStyle w:val="ListParagraph"/>
              <w:numPr>
                <w:ilvl w:val="0"/>
                <w:numId w:val="4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Locked the terminal on the left top corner, the player needs to hack into it to change turrets’ faction.</w:t>
            </w:r>
          </w:p>
        </w:tc>
      </w:tr>
      <w:tr w:rsidR="001D761D" w14:paraId="6CD6C1A9" w14:textId="77777777" w:rsidTr="00147A3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6289E473" w14:textId="00DBC193" w:rsidR="001D761D" w:rsidRDefault="001D761D" w:rsidP="001D761D">
            <w:pPr>
              <w:jc w:val="center"/>
            </w:pPr>
            <w:r>
              <w:t>S2</w:t>
            </w:r>
          </w:p>
        </w:tc>
        <w:tc>
          <w:tcPr>
            <w:tcW w:w="6930" w:type="dxa"/>
          </w:tcPr>
          <w:p w14:paraId="5F0DEC89" w14:textId="3467CA1A" w:rsidR="001D761D" w:rsidRDefault="001D761D" w:rsidP="001D761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lang w:eastAsia="zh-CN"/>
              </w:rPr>
              <w:t>[Side Quest] The player gets in the restroom and interact with the terminal</w:t>
            </w:r>
            <w:r w:rsidR="00A96277">
              <w:rPr>
                <w:lang w:eastAsia="zh-CN"/>
              </w:rPr>
              <w:t xml:space="preserve">, getting </w:t>
            </w:r>
            <w:r w:rsidR="00B60D5A">
              <w:rPr>
                <w:lang w:eastAsia="zh-CN"/>
              </w:rPr>
              <w:t xml:space="preserve">the location and </w:t>
            </w:r>
            <w:r w:rsidR="00A96277">
              <w:rPr>
                <w:lang w:eastAsia="zh-CN"/>
              </w:rPr>
              <w:t>the access to the lab.</w:t>
            </w:r>
          </w:p>
        </w:tc>
        <w:tc>
          <w:tcPr>
            <w:tcW w:w="2790" w:type="dxa"/>
          </w:tcPr>
          <w:p w14:paraId="34383F07" w14:textId="009C8FE8" w:rsidR="00E00641" w:rsidRDefault="007443B0" w:rsidP="00432EB4">
            <w:pPr>
              <w:pStyle w:val="ListParagraph"/>
              <w:numPr>
                <w:ilvl w:val="0"/>
                <w:numId w:val="4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The player can find password near the terminal to unlock it rather than hacking into it. (</w:t>
            </w:r>
            <w:r w:rsidR="000C1EFB">
              <w:t>The</w:t>
            </w:r>
            <w:r>
              <w:t xml:space="preserve"> player can still hack into it.)</w:t>
            </w:r>
          </w:p>
        </w:tc>
      </w:tr>
      <w:tr w:rsidR="001D761D" w14:paraId="0DE4E546" w14:textId="77777777" w:rsidTr="00147A31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7D81D473" w14:textId="68DF0D2A" w:rsidR="001D761D" w:rsidRDefault="001D761D" w:rsidP="001D761D">
            <w:pPr>
              <w:jc w:val="center"/>
            </w:pPr>
            <w:r>
              <w:t>14</w:t>
            </w:r>
          </w:p>
        </w:tc>
        <w:tc>
          <w:tcPr>
            <w:tcW w:w="6930" w:type="dxa"/>
          </w:tcPr>
          <w:p w14:paraId="78C041C6" w14:textId="66C94ABC" w:rsidR="001D761D" w:rsidRPr="00F92253" w:rsidRDefault="001D761D" w:rsidP="001D761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The player gets to the 2</w:t>
            </w:r>
            <w:r w:rsidRPr="00CE15C1">
              <w:rPr>
                <w:vertAlign w:val="superscript"/>
                <w:lang w:eastAsia="zh-CN"/>
              </w:rPr>
              <w:t>nd</w:t>
            </w:r>
            <w:r>
              <w:rPr>
                <w:lang w:eastAsia="zh-CN"/>
              </w:rPr>
              <w:t xml:space="preserve"> floor.</w:t>
            </w:r>
          </w:p>
        </w:tc>
        <w:tc>
          <w:tcPr>
            <w:tcW w:w="2790" w:type="dxa"/>
          </w:tcPr>
          <w:p w14:paraId="02A84ED5" w14:textId="094A41DA" w:rsidR="001D761D" w:rsidRDefault="004B4095" w:rsidP="00E00641">
            <w:pPr>
              <w:pStyle w:val="ListParagraph"/>
              <w:numPr>
                <w:ilvl w:val="0"/>
                <w:numId w:val="4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N/A</w:t>
            </w:r>
          </w:p>
        </w:tc>
      </w:tr>
      <w:tr w:rsidR="00714DA3" w14:paraId="64F8C29C" w14:textId="77777777" w:rsidTr="00147A3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36BB598E" w14:textId="19956F7C" w:rsidR="00714DA3" w:rsidRDefault="00714DA3" w:rsidP="001D761D">
            <w:pPr>
              <w:jc w:val="center"/>
            </w:pPr>
            <w:r>
              <w:t>14A</w:t>
            </w:r>
          </w:p>
        </w:tc>
        <w:tc>
          <w:tcPr>
            <w:tcW w:w="6930" w:type="dxa"/>
          </w:tcPr>
          <w:p w14:paraId="4C67785F" w14:textId="7DF709A6" w:rsidR="00714DA3" w:rsidRDefault="00714DA3" w:rsidP="001D761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The player defeats enemies along their way.</w:t>
            </w:r>
          </w:p>
        </w:tc>
        <w:tc>
          <w:tcPr>
            <w:tcW w:w="2790" w:type="dxa"/>
          </w:tcPr>
          <w:p w14:paraId="3881C1E8" w14:textId="6964476B" w:rsidR="00714DA3" w:rsidRDefault="004B4095" w:rsidP="00E00641">
            <w:pPr>
              <w:pStyle w:val="ListParagraph"/>
              <w:numPr>
                <w:ilvl w:val="0"/>
                <w:numId w:val="4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N/A</w:t>
            </w:r>
          </w:p>
        </w:tc>
      </w:tr>
      <w:tr w:rsidR="001D761D" w14:paraId="0366522D" w14:textId="77777777" w:rsidTr="00147A31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213C6222" w14:textId="74007E69" w:rsidR="001D761D" w:rsidRDefault="001D761D" w:rsidP="001D761D">
            <w:pPr>
              <w:jc w:val="center"/>
            </w:pPr>
            <w:r>
              <w:t>S3</w:t>
            </w:r>
          </w:p>
        </w:tc>
        <w:tc>
          <w:tcPr>
            <w:tcW w:w="6930" w:type="dxa"/>
          </w:tcPr>
          <w:p w14:paraId="248D8992" w14:textId="312AC240" w:rsidR="001D761D" w:rsidRDefault="001D761D" w:rsidP="001D761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lang w:eastAsia="zh-CN"/>
              </w:rPr>
              <w:t>[Side Quest] The player gets in the lab</w:t>
            </w:r>
            <w:r w:rsidR="000F1BED">
              <w:rPr>
                <w:lang w:eastAsia="zh-CN"/>
              </w:rPr>
              <w:t>, learning that Harper is doing some experiment on Synths.</w:t>
            </w:r>
          </w:p>
        </w:tc>
        <w:tc>
          <w:tcPr>
            <w:tcW w:w="2790" w:type="dxa"/>
          </w:tcPr>
          <w:p w14:paraId="64E369FF" w14:textId="70CE9534" w:rsidR="001D761D" w:rsidRDefault="00FC3A58" w:rsidP="00F4372C">
            <w:pPr>
              <w:pStyle w:val="ListParagraph"/>
              <w:numPr>
                <w:ilvl w:val="0"/>
                <w:numId w:val="4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lang w:eastAsia="zh-CN"/>
              </w:rPr>
              <w:t>Add a terminal near the door, the player needs to use the password on the terminal.</w:t>
            </w:r>
          </w:p>
        </w:tc>
      </w:tr>
    </w:tbl>
    <w:p w14:paraId="482429AA" w14:textId="77777777" w:rsidR="007E2A03" w:rsidRDefault="007E2A03" w:rsidP="008A3F6D">
      <w:pPr>
        <w:pStyle w:val="Caption"/>
        <w:jc w:val="center"/>
        <w:rPr>
          <w:noProof/>
        </w:rPr>
      </w:pPr>
    </w:p>
    <w:p w14:paraId="1769C77B" w14:textId="77777777" w:rsidR="007E2A03" w:rsidRDefault="007E2A03">
      <w:pPr>
        <w:rPr>
          <w:b/>
          <w:bCs/>
          <w:noProof/>
          <w:color w:val="4F81BD" w:themeColor="accent1"/>
          <w:sz w:val="18"/>
          <w:szCs w:val="18"/>
        </w:rPr>
      </w:pPr>
      <w:r>
        <w:rPr>
          <w:noProof/>
        </w:rPr>
        <w:br w:type="page"/>
      </w:r>
    </w:p>
    <w:p w14:paraId="4745B2E5" w14:textId="0F22A1FA" w:rsidR="00CE15C1" w:rsidRDefault="00242731" w:rsidP="008A3F6D">
      <w:pPr>
        <w:pStyle w:val="Caption"/>
        <w:jc w:val="center"/>
      </w:pPr>
      <w:r w:rsidRPr="00A40F0E"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 wp14:anchorId="354E2C80" wp14:editId="1DA1DDD4">
            <wp:simplePos x="0" y="0"/>
            <wp:positionH relativeFrom="margin">
              <wp:align>left</wp:align>
            </wp:positionH>
            <wp:positionV relativeFrom="paragraph">
              <wp:posOffset>144145</wp:posOffset>
            </wp:positionV>
            <wp:extent cx="1575651" cy="1666875"/>
            <wp:effectExtent l="0" t="0" r="5715" b="0"/>
            <wp:wrapNone/>
            <wp:docPr id="34" name="Picture 34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Graphical user interface, application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7104" cy="16684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6252" w:rsidRPr="007B6252">
        <w:rPr>
          <w:noProof/>
        </w:rPr>
        <w:t xml:space="preserve"> </w:t>
      </w:r>
      <w:r w:rsidR="00E7785A" w:rsidRPr="00E7785A">
        <w:rPr>
          <w:noProof/>
        </w:rPr>
        <w:drawing>
          <wp:inline distT="0" distB="0" distL="0" distR="0" wp14:anchorId="3EAC9E88" wp14:editId="6A960992">
            <wp:extent cx="5943600" cy="5584190"/>
            <wp:effectExtent l="0" t="0" r="0" b="0"/>
            <wp:docPr id="1801426969" name="Picture 1" descr="A close-up of a computer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426969" name="Picture 1" descr="A close-up of a computer&#10;&#10;Description automatically generated with low confidenc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58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3F6D">
        <w:t xml:space="preserve">Figure </w:t>
      </w:r>
      <w:fldSimple w:instr=" SEQ Figure \* ARABIC ">
        <w:r w:rsidR="008A3F6D">
          <w:rPr>
            <w:noProof/>
          </w:rPr>
          <w:t>4</w:t>
        </w:r>
      </w:fldSimple>
      <w:r w:rsidR="008A3F6D">
        <w:t>: Stage2 [5]</w:t>
      </w:r>
    </w:p>
    <w:tbl>
      <w:tblPr>
        <w:tblStyle w:val="GridTable4-Accent1"/>
        <w:tblW w:w="10435" w:type="dxa"/>
        <w:jc w:val="center"/>
        <w:tblLayout w:type="fixed"/>
        <w:tblLook w:val="04A0" w:firstRow="1" w:lastRow="0" w:firstColumn="1" w:lastColumn="0" w:noHBand="0" w:noVBand="1"/>
      </w:tblPr>
      <w:tblGrid>
        <w:gridCol w:w="715"/>
        <w:gridCol w:w="5220"/>
        <w:gridCol w:w="4500"/>
      </w:tblGrid>
      <w:tr w:rsidR="00CE15C1" w14:paraId="378B085A" w14:textId="77777777" w:rsidTr="00E34D5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  <w:vAlign w:val="bottom"/>
          </w:tcPr>
          <w:p w14:paraId="57ECC49F" w14:textId="77777777" w:rsidR="00CE15C1" w:rsidRDefault="00CE15C1" w:rsidP="00696C37">
            <w:pPr>
              <w:jc w:val="center"/>
            </w:pPr>
            <w:r>
              <w:br w:type="page"/>
              <w:t>Map Label</w:t>
            </w:r>
          </w:p>
        </w:tc>
        <w:tc>
          <w:tcPr>
            <w:tcW w:w="5220" w:type="dxa"/>
            <w:vAlign w:val="bottom"/>
          </w:tcPr>
          <w:p w14:paraId="313FE1E7" w14:textId="77777777" w:rsidR="00CE15C1" w:rsidRDefault="00CE15C1" w:rsidP="00696C3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Top Level Walkthrough</w:t>
            </w:r>
          </w:p>
        </w:tc>
        <w:tc>
          <w:tcPr>
            <w:tcW w:w="4500" w:type="dxa"/>
          </w:tcPr>
          <w:p w14:paraId="7ACA2219" w14:textId="77777777" w:rsidR="00CE15C1" w:rsidRDefault="00CE15C1" w:rsidP="00696C3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Development Notes</w:t>
            </w:r>
          </w:p>
        </w:tc>
      </w:tr>
      <w:tr w:rsidR="00CE15C1" w14:paraId="0E19E508" w14:textId="77777777" w:rsidTr="00E34D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6B378D09" w14:textId="77777777" w:rsidR="00CE15C1" w:rsidRDefault="00CE15C1" w:rsidP="00696C37">
            <w:pPr>
              <w:jc w:val="center"/>
            </w:pPr>
            <w:r>
              <w:t>15</w:t>
            </w:r>
          </w:p>
        </w:tc>
        <w:tc>
          <w:tcPr>
            <w:tcW w:w="5220" w:type="dxa"/>
          </w:tcPr>
          <w:p w14:paraId="29C0FFA8" w14:textId="5AECF2F2" w:rsidR="00CE15C1" w:rsidRDefault="005168C5" w:rsidP="00696C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 xml:space="preserve">The </w:t>
            </w:r>
            <w:r w:rsidR="00CE15C1">
              <w:rPr>
                <w:lang w:eastAsia="zh-CN"/>
              </w:rPr>
              <w:t xml:space="preserve">player talks to Charles, </w:t>
            </w:r>
            <w:r w:rsidR="00377F48" w:rsidRPr="00377F48">
              <w:rPr>
                <w:lang w:eastAsia="zh-CN"/>
              </w:rPr>
              <w:t xml:space="preserve">Charles asks the player to find the key to </w:t>
            </w:r>
            <w:r>
              <w:rPr>
                <w:lang w:eastAsia="zh-CN"/>
              </w:rPr>
              <w:t>let</w:t>
            </w:r>
            <w:r w:rsidR="00377F48" w:rsidRPr="00377F48">
              <w:rPr>
                <w:lang w:eastAsia="zh-CN"/>
              </w:rPr>
              <w:t xml:space="preserve"> him </w:t>
            </w:r>
            <w:r>
              <w:rPr>
                <w:lang w:eastAsia="zh-CN"/>
              </w:rPr>
              <w:t>out</w:t>
            </w:r>
            <w:r w:rsidR="00377F48" w:rsidRPr="00377F48">
              <w:rPr>
                <w:lang w:eastAsia="zh-CN"/>
              </w:rPr>
              <w:t xml:space="preserve">. </w:t>
            </w:r>
            <w:r w:rsidR="00377F48">
              <w:rPr>
                <w:lang w:eastAsia="zh-CN"/>
              </w:rPr>
              <w:t>T</w:t>
            </w:r>
            <w:r w:rsidR="00CE15C1">
              <w:rPr>
                <w:lang w:eastAsia="zh-CN"/>
              </w:rPr>
              <w:t xml:space="preserve">he </w:t>
            </w:r>
            <w:r>
              <w:rPr>
                <w:lang w:eastAsia="zh-CN"/>
              </w:rPr>
              <w:t>key is in Harper’s office.</w:t>
            </w:r>
          </w:p>
          <w:p w14:paraId="4D2A7985" w14:textId="4CFFBFCF" w:rsidR="00375DC5" w:rsidRDefault="00375DC5" w:rsidP="00696C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 xml:space="preserve">he player picks up the key </w:t>
            </w:r>
            <w:r w:rsidR="009F6132">
              <w:rPr>
                <w:lang w:eastAsia="zh-CN"/>
              </w:rPr>
              <w:t>to the</w:t>
            </w:r>
            <w:r>
              <w:rPr>
                <w:lang w:eastAsia="zh-CN"/>
              </w:rPr>
              <w:t xml:space="preserve"> 3</w:t>
            </w:r>
            <w:r w:rsidRPr="00375DC5">
              <w:rPr>
                <w:vertAlign w:val="superscript"/>
                <w:lang w:eastAsia="zh-CN"/>
              </w:rPr>
              <w:t>rd</w:t>
            </w:r>
            <w:r>
              <w:rPr>
                <w:lang w:eastAsia="zh-CN"/>
              </w:rPr>
              <w:t xml:space="preserve"> floor near Charles.</w:t>
            </w:r>
          </w:p>
        </w:tc>
        <w:tc>
          <w:tcPr>
            <w:tcW w:w="4500" w:type="dxa"/>
          </w:tcPr>
          <w:p w14:paraId="7184C8D7" w14:textId="592B560D" w:rsidR="00F764C6" w:rsidRDefault="000B45F2" w:rsidP="006A15D3">
            <w:pPr>
              <w:pStyle w:val="ListParagraph"/>
              <w:numPr>
                <w:ilvl w:val="0"/>
                <w:numId w:val="4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Refined dialogue.</w:t>
            </w:r>
          </w:p>
        </w:tc>
      </w:tr>
      <w:tr w:rsidR="00CE15C1" w14:paraId="4E41D8D8" w14:textId="77777777" w:rsidTr="00E34D5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2742060" w14:textId="77777777" w:rsidR="00CE15C1" w:rsidRDefault="00CE15C1" w:rsidP="00696C37">
            <w:pPr>
              <w:jc w:val="center"/>
            </w:pPr>
            <w:r>
              <w:t>16</w:t>
            </w:r>
          </w:p>
        </w:tc>
        <w:tc>
          <w:tcPr>
            <w:tcW w:w="5220" w:type="dxa"/>
          </w:tcPr>
          <w:p w14:paraId="0C0ACCC2" w14:textId="03602A50" w:rsidR="00CE15C1" w:rsidRDefault="00CE15C1" w:rsidP="00696C3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t>The player gets upstairs</w:t>
            </w:r>
            <w:r w:rsidR="009F6132">
              <w:t xml:space="preserve"> and use the 3F key to open the door.</w:t>
            </w:r>
          </w:p>
        </w:tc>
        <w:tc>
          <w:tcPr>
            <w:tcW w:w="4500" w:type="dxa"/>
          </w:tcPr>
          <w:p w14:paraId="155DE5B4" w14:textId="2B386D24" w:rsidR="00790100" w:rsidRDefault="00375DC5" w:rsidP="00432EB4">
            <w:pPr>
              <w:pStyle w:val="ListParagraph"/>
              <w:numPr>
                <w:ilvl w:val="0"/>
                <w:numId w:val="4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N/A</w:t>
            </w:r>
          </w:p>
        </w:tc>
      </w:tr>
    </w:tbl>
    <w:p w14:paraId="0BAD8AB6" w14:textId="191149B7" w:rsidR="00310CC5" w:rsidRDefault="00310CC5">
      <w:pPr>
        <w:rPr>
          <w:lang w:eastAsia="zh-CN"/>
        </w:rPr>
      </w:pPr>
      <w:r>
        <w:rPr>
          <w:lang w:eastAsia="zh-CN"/>
        </w:rPr>
        <w:br w:type="page"/>
      </w:r>
    </w:p>
    <w:p w14:paraId="72CA50C1" w14:textId="45BF5A7D" w:rsidR="00A411DD" w:rsidRDefault="001D761D" w:rsidP="00A20C3F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A40F0E"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031D7546" wp14:editId="3944E4B7">
            <wp:simplePos x="0" y="0"/>
            <wp:positionH relativeFrom="margin">
              <wp:align>left</wp:align>
            </wp:positionH>
            <wp:positionV relativeFrom="paragraph">
              <wp:posOffset>8087</wp:posOffset>
            </wp:positionV>
            <wp:extent cx="1251517" cy="1323975"/>
            <wp:effectExtent l="0" t="0" r="6350" b="0"/>
            <wp:wrapNone/>
            <wp:docPr id="12" name="Picture 12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Graphical user interface, application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4496" cy="13271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C51BD">
        <w:rPr>
          <w:noProof/>
        </w:rPr>
        <w:drawing>
          <wp:anchor distT="0" distB="0" distL="114300" distR="114300" simplePos="0" relativeHeight="251668480" behindDoc="0" locked="0" layoutInCell="1" allowOverlap="1" wp14:anchorId="0E54AE02" wp14:editId="2C7660BC">
            <wp:simplePos x="0" y="0"/>
            <wp:positionH relativeFrom="column">
              <wp:posOffset>4762500</wp:posOffset>
            </wp:positionH>
            <wp:positionV relativeFrom="paragraph">
              <wp:posOffset>1323975</wp:posOffset>
            </wp:positionV>
            <wp:extent cx="228600" cy="228600"/>
            <wp:effectExtent l="0" t="0" r="0" b="0"/>
            <wp:wrapNone/>
            <wp:docPr id="31" name="Picture 3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Ico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6252" w:rsidRPr="007B6252">
        <w:rPr>
          <w:noProof/>
          <w:lang w:eastAsia="zh-CN"/>
        </w:rPr>
        <w:t xml:space="preserve"> </w:t>
      </w:r>
      <w:r w:rsidR="00E7785A" w:rsidRPr="00E7785A">
        <w:rPr>
          <w:noProof/>
          <w:lang w:eastAsia="zh-CN"/>
        </w:rPr>
        <w:drawing>
          <wp:inline distT="0" distB="0" distL="0" distR="0" wp14:anchorId="58FF58A2" wp14:editId="082B678F">
            <wp:extent cx="5943600" cy="4449445"/>
            <wp:effectExtent l="0" t="0" r="0" b="8255"/>
            <wp:docPr id="1611013749" name="Picture 1" descr="A map of a city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013749" name="Picture 1" descr="A map of a city&#10;&#10;Description automatically generated with medium confidenc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4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1F542" w14:textId="3315D37A" w:rsidR="008A3F6D" w:rsidRDefault="008A3F6D" w:rsidP="008A3F6D">
      <w:pPr>
        <w:pStyle w:val="Caption"/>
        <w:jc w:val="center"/>
        <w:rPr>
          <w:rFonts w:asciiTheme="majorHAnsi" w:eastAsiaTheme="majorEastAsia" w:hAnsiTheme="majorHAnsi" w:cstheme="majorBidi"/>
          <w:b w:val="0"/>
          <w:bCs w:val="0"/>
          <w:color w:val="365F91" w:themeColor="accent1" w:themeShade="BF"/>
          <w:sz w:val="28"/>
          <w:szCs w:val="28"/>
        </w:rPr>
      </w:pPr>
      <w:r>
        <w:t xml:space="preserve">Figure </w:t>
      </w:r>
      <w:fldSimple w:instr=" SEQ Figure \* ARABIC ">
        <w:r>
          <w:rPr>
            <w:noProof/>
          </w:rPr>
          <w:t>5</w:t>
        </w:r>
      </w:fldSimple>
      <w:r>
        <w:t>: Stage3 [6]</w:t>
      </w:r>
    </w:p>
    <w:tbl>
      <w:tblPr>
        <w:tblStyle w:val="GridTable4-Accent1"/>
        <w:tblW w:w="10435" w:type="dxa"/>
        <w:jc w:val="center"/>
        <w:tblLayout w:type="fixed"/>
        <w:tblLook w:val="04A0" w:firstRow="1" w:lastRow="0" w:firstColumn="1" w:lastColumn="0" w:noHBand="0" w:noVBand="1"/>
      </w:tblPr>
      <w:tblGrid>
        <w:gridCol w:w="715"/>
        <w:gridCol w:w="6930"/>
        <w:gridCol w:w="2790"/>
      </w:tblGrid>
      <w:tr w:rsidR="006C51BD" w14:paraId="20E337DF" w14:textId="77777777" w:rsidTr="00696C3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  <w:vAlign w:val="bottom"/>
          </w:tcPr>
          <w:p w14:paraId="06348C52" w14:textId="77777777" w:rsidR="006C51BD" w:rsidRDefault="006C51BD" w:rsidP="00696C37">
            <w:pPr>
              <w:jc w:val="center"/>
            </w:pPr>
            <w:r>
              <w:br w:type="page"/>
              <w:t>Map Label</w:t>
            </w:r>
          </w:p>
        </w:tc>
        <w:tc>
          <w:tcPr>
            <w:tcW w:w="6930" w:type="dxa"/>
            <w:vAlign w:val="bottom"/>
          </w:tcPr>
          <w:p w14:paraId="28F7D200" w14:textId="3172861D" w:rsidR="006C51BD" w:rsidRDefault="006C51BD" w:rsidP="00696C3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Top Level Walkthrough</w:t>
            </w:r>
          </w:p>
        </w:tc>
        <w:tc>
          <w:tcPr>
            <w:tcW w:w="2790" w:type="dxa"/>
          </w:tcPr>
          <w:p w14:paraId="464003EB" w14:textId="77777777" w:rsidR="006C51BD" w:rsidRDefault="006C51BD" w:rsidP="00696C3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Development Notes</w:t>
            </w:r>
          </w:p>
        </w:tc>
      </w:tr>
      <w:tr w:rsidR="000B2BA4" w14:paraId="170684F4" w14:textId="77777777" w:rsidTr="00696C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71A8C769" w14:textId="25200EDE" w:rsidR="000B2BA4" w:rsidRDefault="000B2BA4" w:rsidP="00696C37">
            <w:pPr>
              <w:jc w:val="center"/>
            </w:pPr>
            <w:r>
              <w:t>16</w:t>
            </w:r>
            <w:r w:rsidR="00E06287">
              <w:t>A</w:t>
            </w:r>
          </w:p>
        </w:tc>
        <w:tc>
          <w:tcPr>
            <w:tcW w:w="6930" w:type="dxa"/>
          </w:tcPr>
          <w:p w14:paraId="72F7088B" w14:textId="1FBBCE35" w:rsidR="000B2BA4" w:rsidRDefault="000B2BA4" w:rsidP="00696C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The player defeats enemies on the 3</w:t>
            </w:r>
            <w:r w:rsidRPr="000B2BA4">
              <w:rPr>
                <w:vertAlign w:val="superscript"/>
              </w:rPr>
              <w:t>rd</w:t>
            </w:r>
            <w:r>
              <w:t xml:space="preserve"> floor.</w:t>
            </w:r>
          </w:p>
        </w:tc>
        <w:tc>
          <w:tcPr>
            <w:tcW w:w="2790" w:type="dxa"/>
          </w:tcPr>
          <w:p w14:paraId="0A0FB103" w14:textId="15470927" w:rsidR="000B2BA4" w:rsidRDefault="00DD30C5" w:rsidP="00611819">
            <w:pPr>
              <w:pStyle w:val="ListParagraph"/>
              <w:numPr>
                <w:ilvl w:val="0"/>
                <w:numId w:val="4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Added 1 ranged enemy.</w:t>
            </w:r>
          </w:p>
        </w:tc>
      </w:tr>
      <w:tr w:rsidR="006C51BD" w14:paraId="7A05B0FA" w14:textId="77777777" w:rsidTr="00696C3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47E33642" w14:textId="7C82F011" w:rsidR="006C51BD" w:rsidRDefault="006C51BD" w:rsidP="00696C37">
            <w:pPr>
              <w:jc w:val="center"/>
            </w:pPr>
            <w:r>
              <w:t>17</w:t>
            </w:r>
          </w:p>
        </w:tc>
        <w:tc>
          <w:tcPr>
            <w:tcW w:w="6930" w:type="dxa"/>
          </w:tcPr>
          <w:p w14:paraId="72A5706B" w14:textId="7957090B" w:rsidR="006C51BD" w:rsidRDefault="006C51BD" w:rsidP="00696C3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t xml:space="preserve">The player </w:t>
            </w:r>
            <w:r w:rsidR="00375DC5">
              <w:t>enters Harper’s office and talks to Harper</w:t>
            </w:r>
            <w:r w:rsidR="000748AA">
              <w:t>, learning that resetting Charlese is the only way to fix him.</w:t>
            </w:r>
          </w:p>
        </w:tc>
        <w:tc>
          <w:tcPr>
            <w:tcW w:w="2790" w:type="dxa"/>
          </w:tcPr>
          <w:p w14:paraId="4FE32111" w14:textId="77777777" w:rsidR="00721683" w:rsidRDefault="00C07970" w:rsidP="00DD30C5">
            <w:pPr>
              <w:pStyle w:val="ListParagraph"/>
              <w:numPr>
                <w:ilvl w:val="0"/>
                <w:numId w:val="43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A</w:t>
            </w:r>
            <w:r>
              <w:rPr>
                <w:rFonts w:hint="eastAsia"/>
                <w:lang w:eastAsia="zh-CN"/>
              </w:rPr>
              <w:t>dded</w:t>
            </w:r>
            <w:r>
              <w:t xml:space="preserve"> a supply area in the room next to Harper’s office.</w:t>
            </w:r>
            <w:r w:rsidR="00375DC5">
              <w:t xml:space="preserve"> </w:t>
            </w:r>
          </w:p>
          <w:p w14:paraId="4FD6AF08" w14:textId="483D0B06" w:rsidR="00DD30C5" w:rsidRDefault="00DD30C5" w:rsidP="00DD30C5">
            <w:pPr>
              <w:pStyle w:val="ListParagraph"/>
              <w:numPr>
                <w:ilvl w:val="0"/>
                <w:numId w:val="43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Refined dialogue.</w:t>
            </w:r>
          </w:p>
        </w:tc>
      </w:tr>
      <w:tr w:rsidR="00375DC5" w14:paraId="783AD931" w14:textId="77777777" w:rsidTr="00696C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4933950" w14:textId="1A633457" w:rsidR="00375DC5" w:rsidRDefault="00375DC5" w:rsidP="00375DC5">
            <w:pPr>
              <w:jc w:val="center"/>
            </w:pPr>
            <w:r>
              <w:t>18</w:t>
            </w:r>
          </w:p>
        </w:tc>
        <w:tc>
          <w:tcPr>
            <w:tcW w:w="6930" w:type="dxa"/>
          </w:tcPr>
          <w:p w14:paraId="6F0A756C" w14:textId="24A52E73" w:rsidR="00375DC5" w:rsidRDefault="00105E05" w:rsidP="00375D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>
              <w:t xml:space="preserve">The player hacks into Harper’s terminal and opens Harper’s safe, </w:t>
            </w:r>
            <w:r w:rsidR="00375DC5">
              <w:t>get</w:t>
            </w:r>
            <w:r>
              <w:t>ting</w:t>
            </w:r>
            <w:r w:rsidR="00375DC5">
              <w:t xml:space="preserve"> the </w:t>
            </w:r>
            <w:r w:rsidR="00190A5D">
              <w:t>key to let Charles out.</w:t>
            </w:r>
          </w:p>
        </w:tc>
        <w:tc>
          <w:tcPr>
            <w:tcW w:w="2790" w:type="dxa"/>
          </w:tcPr>
          <w:p w14:paraId="7F479562" w14:textId="0F55D91A" w:rsidR="00375DC5" w:rsidRDefault="00375DC5" w:rsidP="00375DC5">
            <w:pPr>
              <w:pStyle w:val="ListParagraph"/>
              <w:numPr>
                <w:ilvl w:val="0"/>
                <w:numId w:val="4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N/A</w:t>
            </w:r>
          </w:p>
        </w:tc>
      </w:tr>
      <w:tr w:rsidR="00375DC5" w14:paraId="239CDC91" w14:textId="77777777" w:rsidTr="00696C3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4DD4F8CF" w14:textId="6D2B4A30" w:rsidR="00375DC5" w:rsidRDefault="00375DC5" w:rsidP="00375DC5">
            <w:pPr>
              <w:jc w:val="center"/>
            </w:pPr>
            <w:r>
              <w:t>19</w:t>
            </w:r>
          </w:p>
        </w:tc>
        <w:tc>
          <w:tcPr>
            <w:tcW w:w="6930" w:type="dxa"/>
          </w:tcPr>
          <w:p w14:paraId="7E59F7EF" w14:textId="02F18866" w:rsidR="00375DC5" w:rsidRDefault="00375DC5" w:rsidP="00375D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t>The player gets back to 2</w:t>
            </w:r>
            <w:r w:rsidRPr="006C51BD">
              <w:rPr>
                <w:vertAlign w:val="superscript"/>
              </w:rPr>
              <w:t>nd</w:t>
            </w:r>
            <w:r>
              <w:t xml:space="preserve"> floor.</w:t>
            </w:r>
          </w:p>
        </w:tc>
        <w:tc>
          <w:tcPr>
            <w:tcW w:w="2790" w:type="dxa"/>
          </w:tcPr>
          <w:p w14:paraId="5C898AC0" w14:textId="48181983" w:rsidR="00375DC5" w:rsidRDefault="00375DC5" w:rsidP="00375DC5">
            <w:pPr>
              <w:pStyle w:val="ListParagraph"/>
              <w:numPr>
                <w:ilvl w:val="0"/>
                <w:numId w:val="4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>
              <w:rPr>
                <w:lang w:eastAsia="zh-CN"/>
              </w:rPr>
              <w:t>N/A</w:t>
            </w:r>
          </w:p>
        </w:tc>
      </w:tr>
    </w:tbl>
    <w:p w14:paraId="30E996BC" w14:textId="6314E795" w:rsidR="00A20C3F" w:rsidRDefault="00A20C3F" w:rsidP="00A20C3F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  <w:lang w:eastAsia="zh-CN"/>
        </w:rPr>
      </w:pPr>
    </w:p>
    <w:p w14:paraId="4491E3FA" w14:textId="49CFE93B" w:rsidR="004A2752" w:rsidRDefault="00242731" w:rsidP="00A20C3F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A40F0E"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498794F4" wp14:editId="3D7469E5">
            <wp:simplePos x="0" y="0"/>
            <wp:positionH relativeFrom="margin">
              <wp:posOffset>-345782</wp:posOffset>
            </wp:positionH>
            <wp:positionV relativeFrom="paragraph">
              <wp:posOffset>4578831</wp:posOffset>
            </wp:positionV>
            <wp:extent cx="1704251" cy="1802921"/>
            <wp:effectExtent l="0" t="0" r="0" b="6985"/>
            <wp:wrapNone/>
            <wp:docPr id="17" name="Picture 17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Graphical user interface, application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4251" cy="18029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6252" w:rsidRPr="007B6252">
        <w:rPr>
          <w:noProof/>
          <w:lang w:eastAsia="zh-CN"/>
        </w:rPr>
        <w:t xml:space="preserve"> </w:t>
      </w:r>
      <w:r w:rsidR="00E7785A" w:rsidRPr="00E7785A">
        <w:rPr>
          <w:noProof/>
          <w:lang w:eastAsia="zh-CN"/>
        </w:rPr>
        <w:drawing>
          <wp:inline distT="0" distB="0" distL="0" distR="0" wp14:anchorId="48336901" wp14:editId="3EE30BA4">
            <wp:extent cx="5943600" cy="6011545"/>
            <wp:effectExtent l="0" t="0" r="0" b="8255"/>
            <wp:docPr id="1242984871" name="Picture 1" descr="A picture containing circuit, electronic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984871" name="Picture 1" descr="A picture containing circuit, electronics&#10;&#10;Description automatically generated"/>
                    <pic:cNvPicPr/>
                  </pic:nvPicPr>
                  <pic:blipFill rotWithShape="1">
                    <a:blip r:embed="rId21"/>
                    <a:srcRect t="5960"/>
                    <a:stretch/>
                  </pic:blipFill>
                  <pic:spPr bwMode="auto">
                    <a:xfrm>
                      <a:off x="0" y="0"/>
                      <a:ext cx="5943600" cy="6011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7492B1" w14:textId="5E5E307E" w:rsidR="00A411DD" w:rsidRPr="00A20C3F" w:rsidRDefault="00A411DD" w:rsidP="00EC7438">
      <w:pPr>
        <w:pStyle w:val="Caption"/>
        <w:jc w:val="center"/>
        <w:rPr>
          <w:rFonts w:asciiTheme="majorHAnsi" w:eastAsiaTheme="majorEastAsia" w:hAnsiTheme="majorHAnsi" w:cstheme="majorBidi"/>
          <w:b w:val="0"/>
          <w:bCs w:val="0"/>
          <w:color w:val="365F91" w:themeColor="accent1" w:themeShade="BF"/>
          <w:sz w:val="28"/>
          <w:szCs w:val="28"/>
        </w:rPr>
      </w:pPr>
      <w:r>
        <w:t xml:space="preserve">Figure </w:t>
      </w:r>
      <w:fldSimple w:instr=" SEQ Figure \* ARABIC ">
        <w:r w:rsidR="008A3F6D">
          <w:rPr>
            <w:noProof/>
          </w:rPr>
          <w:t>6</w:t>
        </w:r>
      </w:fldSimple>
      <w:r w:rsidR="00EC7438">
        <w:t xml:space="preserve">: </w:t>
      </w:r>
      <w:r w:rsidR="008A3F6D">
        <w:t>Stage4 [7]</w:t>
      </w:r>
    </w:p>
    <w:tbl>
      <w:tblPr>
        <w:tblStyle w:val="GridTable4-Accent1"/>
        <w:tblW w:w="10435" w:type="dxa"/>
        <w:jc w:val="center"/>
        <w:tblLayout w:type="fixed"/>
        <w:tblLook w:val="04A0" w:firstRow="1" w:lastRow="0" w:firstColumn="1" w:lastColumn="0" w:noHBand="0" w:noVBand="1"/>
      </w:tblPr>
      <w:tblGrid>
        <w:gridCol w:w="715"/>
        <w:gridCol w:w="6930"/>
        <w:gridCol w:w="2790"/>
      </w:tblGrid>
      <w:tr w:rsidR="004A2752" w14:paraId="5F257546" w14:textId="77777777" w:rsidTr="00147A3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  <w:vAlign w:val="bottom"/>
          </w:tcPr>
          <w:p w14:paraId="2BE3D1C7" w14:textId="77777777" w:rsidR="004A2752" w:rsidRDefault="004A2752" w:rsidP="00147A31">
            <w:pPr>
              <w:jc w:val="center"/>
            </w:pPr>
            <w:r>
              <w:br w:type="page"/>
              <w:t>Map Label</w:t>
            </w:r>
          </w:p>
        </w:tc>
        <w:tc>
          <w:tcPr>
            <w:tcW w:w="6930" w:type="dxa"/>
            <w:vAlign w:val="bottom"/>
          </w:tcPr>
          <w:p w14:paraId="5DF37E9B" w14:textId="77777777" w:rsidR="004A2752" w:rsidRDefault="004A2752" w:rsidP="00147A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Top Level Walkthrough</w:t>
            </w:r>
          </w:p>
        </w:tc>
        <w:tc>
          <w:tcPr>
            <w:tcW w:w="2790" w:type="dxa"/>
          </w:tcPr>
          <w:p w14:paraId="614CECCE" w14:textId="77777777" w:rsidR="004A2752" w:rsidRDefault="004A2752" w:rsidP="00147A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Development Notes</w:t>
            </w:r>
          </w:p>
        </w:tc>
      </w:tr>
      <w:tr w:rsidR="004A2752" w14:paraId="3900E5E4" w14:textId="77777777" w:rsidTr="00147A3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3B10E17C" w14:textId="35DD9EB5" w:rsidR="004A2752" w:rsidRDefault="004A2752" w:rsidP="00147A31">
            <w:pPr>
              <w:jc w:val="center"/>
            </w:pPr>
            <w:r>
              <w:t>2</w:t>
            </w:r>
            <w:r w:rsidR="00185BCC">
              <w:t>1</w:t>
            </w:r>
          </w:p>
        </w:tc>
        <w:tc>
          <w:tcPr>
            <w:tcW w:w="6930" w:type="dxa"/>
          </w:tcPr>
          <w:p w14:paraId="11A730D6" w14:textId="3A94E645" w:rsidR="004A2752" w:rsidRDefault="004A2752" w:rsidP="00147A3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talks to </w:t>
            </w:r>
            <w:r w:rsidR="000216C0">
              <w:t xml:space="preserve">Charles, </w:t>
            </w:r>
            <w:r w:rsidR="00FC602B">
              <w:t xml:space="preserve">trying to take him get out of the factory. </w:t>
            </w:r>
            <w:r w:rsidR="000216C0">
              <w:t xml:space="preserve">Charles </w:t>
            </w:r>
            <w:r w:rsidR="001D761D">
              <w:t>joins</w:t>
            </w:r>
            <w:r w:rsidR="000216C0">
              <w:t xml:space="preserve"> the player as follower.</w:t>
            </w:r>
          </w:p>
        </w:tc>
        <w:tc>
          <w:tcPr>
            <w:tcW w:w="2790" w:type="dxa"/>
          </w:tcPr>
          <w:p w14:paraId="56092C9A" w14:textId="45A29E2C" w:rsidR="004A2752" w:rsidRDefault="00470CA4" w:rsidP="00E00641">
            <w:pPr>
              <w:pStyle w:val="ListParagraph"/>
              <w:numPr>
                <w:ilvl w:val="0"/>
                <w:numId w:val="4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N/A</w:t>
            </w:r>
          </w:p>
        </w:tc>
      </w:tr>
      <w:tr w:rsidR="00611819" w14:paraId="6792D618" w14:textId="77777777" w:rsidTr="00147A31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3A68CDD5" w14:textId="16BF8033" w:rsidR="00611819" w:rsidRDefault="00611819" w:rsidP="0013586B">
            <w:pPr>
              <w:jc w:val="center"/>
            </w:pPr>
            <w:r>
              <w:t>22</w:t>
            </w:r>
          </w:p>
        </w:tc>
        <w:tc>
          <w:tcPr>
            <w:tcW w:w="6930" w:type="dxa"/>
          </w:tcPr>
          <w:p w14:paraId="736BD582" w14:textId="6600EBA7" w:rsidR="00611819" w:rsidRDefault="00611819" w:rsidP="0061181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Harper </w:t>
            </w:r>
            <w:r w:rsidR="00720FC1">
              <w:t>appears</w:t>
            </w:r>
            <w:r>
              <w:t xml:space="preserve"> and fights with the player.</w:t>
            </w:r>
          </w:p>
          <w:p w14:paraId="61AD4436" w14:textId="6B7B1EB0" w:rsidR="00611819" w:rsidRDefault="00611819" w:rsidP="0061181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After the player defeats Harper, Ava comes in.</w:t>
            </w:r>
          </w:p>
        </w:tc>
        <w:tc>
          <w:tcPr>
            <w:tcW w:w="2790" w:type="dxa"/>
          </w:tcPr>
          <w:p w14:paraId="4F1EB1AB" w14:textId="5A8F7C26" w:rsidR="00611819" w:rsidRDefault="0069752C" w:rsidP="0069752C">
            <w:pPr>
              <w:pStyle w:val="ListParagraph"/>
              <w:numPr>
                <w:ilvl w:val="0"/>
                <w:numId w:val="4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Ava will stay on the catwalk rather than going to the lobby.</w:t>
            </w:r>
          </w:p>
        </w:tc>
      </w:tr>
      <w:tr w:rsidR="00611819" w14:paraId="44134C3C" w14:textId="77777777" w:rsidTr="00147A3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0831EB19" w14:textId="79122009" w:rsidR="00611819" w:rsidRDefault="00611819" w:rsidP="00611819">
            <w:pPr>
              <w:jc w:val="center"/>
            </w:pPr>
          </w:p>
        </w:tc>
        <w:tc>
          <w:tcPr>
            <w:tcW w:w="6930" w:type="dxa"/>
          </w:tcPr>
          <w:p w14:paraId="0D18A387" w14:textId="2D152643" w:rsidR="00611819" w:rsidRDefault="00611819" w:rsidP="0061181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The player talks to Ava and makes the final choice: leave Charles here or let Charles leave with Ava.</w:t>
            </w:r>
          </w:p>
          <w:p w14:paraId="7E14CA10" w14:textId="1B484944" w:rsidR="00611819" w:rsidRDefault="00611819" w:rsidP="0061181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lastRenderedPageBreak/>
              <w:t>After making the choice, the player needs to fight with Ava/Harper, then completes the quest.</w:t>
            </w:r>
          </w:p>
        </w:tc>
        <w:tc>
          <w:tcPr>
            <w:tcW w:w="2790" w:type="dxa"/>
          </w:tcPr>
          <w:p w14:paraId="3E7EE933" w14:textId="0292282B" w:rsidR="0069752C" w:rsidRDefault="0069752C" w:rsidP="00470CA4">
            <w:pPr>
              <w:pStyle w:val="ListParagraph"/>
              <w:numPr>
                <w:ilvl w:val="0"/>
                <w:numId w:val="4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lastRenderedPageBreak/>
              <w:t>Refined dialogue.</w:t>
            </w:r>
          </w:p>
          <w:p w14:paraId="7E98B98D" w14:textId="4D9A9625" w:rsidR="007D6977" w:rsidRDefault="007D6977" w:rsidP="00470CA4">
            <w:pPr>
              <w:pStyle w:val="ListParagraph"/>
              <w:numPr>
                <w:ilvl w:val="0"/>
                <w:numId w:val="4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lastRenderedPageBreak/>
              <w:t>After the final combat with Ava, Harper will sit down on the ground rather than staring at the ground.</w:t>
            </w:r>
          </w:p>
        </w:tc>
      </w:tr>
      <w:tr w:rsidR="000216C0" w14:paraId="322F8F14" w14:textId="77777777" w:rsidTr="00147A31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534B24B" w14:textId="7F7FD324" w:rsidR="000216C0" w:rsidRDefault="000216C0" w:rsidP="00147A31">
            <w:pPr>
              <w:jc w:val="center"/>
            </w:pPr>
            <w:r>
              <w:lastRenderedPageBreak/>
              <w:t>S4</w:t>
            </w:r>
          </w:p>
        </w:tc>
        <w:tc>
          <w:tcPr>
            <w:tcW w:w="6930" w:type="dxa"/>
          </w:tcPr>
          <w:p w14:paraId="21A8B4CD" w14:textId="114110D2" w:rsidR="000216C0" w:rsidRDefault="000216C0" w:rsidP="00147A3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gets out of the </w:t>
            </w:r>
            <w:r w:rsidR="00C42F1E">
              <w:t>factory and</w:t>
            </w:r>
            <w:r>
              <w:t xml:space="preserve"> talks to Tracy to finish the side quest.</w:t>
            </w:r>
          </w:p>
        </w:tc>
        <w:tc>
          <w:tcPr>
            <w:tcW w:w="2790" w:type="dxa"/>
          </w:tcPr>
          <w:p w14:paraId="602CCFDF" w14:textId="5FF8A757" w:rsidR="000216C0" w:rsidRDefault="00470CA4" w:rsidP="00E00641">
            <w:pPr>
              <w:pStyle w:val="ListParagraph"/>
              <w:numPr>
                <w:ilvl w:val="0"/>
                <w:numId w:val="4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N/A</w:t>
            </w:r>
          </w:p>
        </w:tc>
      </w:tr>
    </w:tbl>
    <w:p w14:paraId="7E28ED05" w14:textId="3C3C12BD" w:rsidR="004A2752" w:rsidRDefault="004A2752" w:rsidP="00A20C3F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</w:p>
    <w:p w14:paraId="2C95842F" w14:textId="5F6ACBC3" w:rsidR="00A20C3F" w:rsidRPr="00A20C3F" w:rsidRDefault="004A2752" w:rsidP="00A20C3F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br w:type="page"/>
      </w:r>
    </w:p>
    <w:p w14:paraId="1BAF1CCB" w14:textId="00CF6913" w:rsidR="009C263B" w:rsidRDefault="00715EB4" w:rsidP="00F22306">
      <w:pPr>
        <w:pStyle w:val="Heading1"/>
      </w:pPr>
      <w:bookmarkStart w:id="13" w:name="_Toc133833534"/>
      <w:r>
        <w:lastRenderedPageBreak/>
        <w:t>References</w:t>
      </w:r>
      <w:bookmarkEnd w:id="13"/>
    </w:p>
    <w:p w14:paraId="25CD3892" w14:textId="389E805B" w:rsidR="000E229F" w:rsidRDefault="000E229F" w:rsidP="00B03FA8">
      <w:r>
        <w:t>[1]</w:t>
      </w:r>
      <w:r>
        <w:tab/>
        <w:t xml:space="preserve">Qu, Yousha, Screenshot in </w:t>
      </w:r>
      <w:r w:rsidR="001A1C40">
        <w:t>Fallout 4</w:t>
      </w:r>
      <w:r>
        <w:t xml:space="preserve">, </w:t>
      </w:r>
      <w:r w:rsidR="001A1C40">
        <w:t>May 1</w:t>
      </w:r>
      <w:r w:rsidR="0057495F">
        <w:t>, 2023.</w:t>
      </w:r>
    </w:p>
    <w:p w14:paraId="4DCB1DB1" w14:textId="7334E4B9" w:rsidR="00EC7438" w:rsidRDefault="00EC7438" w:rsidP="00B03FA8">
      <w:r>
        <w:t>[2]</w:t>
      </w:r>
      <w:r>
        <w:tab/>
        <w:t xml:space="preserve">Qu, Yousha, “Red Rocket”, Screenshot in Creation Kit and modified in </w:t>
      </w:r>
      <w:proofErr w:type="spellStart"/>
      <w:r>
        <w:t>Greenshot</w:t>
      </w:r>
      <w:proofErr w:type="spellEnd"/>
      <w:r>
        <w:t xml:space="preserve">, </w:t>
      </w:r>
      <w:r w:rsidR="00D810D9">
        <w:t>May 1, 2023.</w:t>
      </w:r>
    </w:p>
    <w:p w14:paraId="1689CD5C" w14:textId="203EB212" w:rsidR="00EC7438" w:rsidRPr="00F22306" w:rsidRDefault="00EC7438" w:rsidP="00B03FA8">
      <w:r>
        <w:t>[3]</w:t>
      </w:r>
      <w:r>
        <w:tab/>
        <w:t xml:space="preserve">Qu, Yousha, “Exterior Area”, Screenshot in Creation Kit and modified in Miro and </w:t>
      </w:r>
      <w:proofErr w:type="spellStart"/>
      <w:r>
        <w:t>Greenshot</w:t>
      </w:r>
      <w:proofErr w:type="spellEnd"/>
      <w:r>
        <w:t xml:space="preserve">, </w:t>
      </w:r>
      <w:r w:rsidR="00D810D9">
        <w:t>May 1, 2023.</w:t>
      </w:r>
    </w:p>
    <w:p w14:paraId="1EDC7DEA" w14:textId="3C259251" w:rsidR="00EC7438" w:rsidRPr="00F22306" w:rsidRDefault="00EC7438" w:rsidP="00EC7438">
      <w:r>
        <w:t>[4]</w:t>
      </w:r>
      <w:r>
        <w:tab/>
        <w:t>Qu, Yousha, “</w:t>
      </w:r>
      <w:r w:rsidR="008A3F6D">
        <w:t>Stage1</w:t>
      </w:r>
      <w:r>
        <w:t xml:space="preserve">”, Screenshot in Creation Kit and modified in Miro and </w:t>
      </w:r>
      <w:proofErr w:type="spellStart"/>
      <w:r>
        <w:t>Greenshot</w:t>
      </w:r>
      <w:proofErr w:type="spellEnd"/>
      <w:r>
        <w:t xml:space="preserve">, </w:t>
      </w:r>
      <w:r w:rsidR="00754D49">
        <w:t>May 1, 2023.</w:t>
      </w:r>
    </w:p>
    <w:p w14:paraId="1DE3E330" w14:textId="0B5EE043" w:rsidR="00EC7438" w:rsidRPr="00F22306" w:rsidRDefault="00EC7438" w:rsidP="00EC7438">
      <w:r>
        <w:t>[5]</w:t>
      </w:r>
      <w:r>
        <w:tab/>
        <w:t>Qu, Yousha, “</w:t>
      </w:r>
      <w:r w:rsidR="008A3F6D">
        <w:t>Stage2</w:t>
      </w:r>
      <w:r>
        <w:t xml:space="preserve">”, Screenshot in Creation Kit and modified in Miro and </w:t>
      </w:r>
      <w:proofErr w:type="spellStart"/>
      <w:r>
        <w:t>Greenshot</w:t>
      </w:r>
      <w:proofErr w:type="spellEnd"/>
      <w:r>
        <w:t xml:space="preserve">, </w:t>
      </w:r>
      <w:r w:rsidR="00754D49">
        <w:t>May 1, 2023.</w:t>
      </w:r>
    </w:p>
    <w:p w14:paraId="1E3C679B" w14:textId="6977C252" w:rsidR="00EC7438" w:rsidRPr="00F22306" w:rsidRDefault="00EC7438" w:rsidP="00EC7438">
      <w:r>
        <w:t>[6]</w:t>
      </w:r>
      <w:r>
        <w:tab/>
        <w:t>Qu, Yousha, “</w:t>
      </w:r>
      <w:r w:rsidR="008A3F6D">
        <w:t>Stage3</w:t>
      </w:r>
      <w:r>
        <w:t xml:space="preserve">”, Screenshot in Creation Kit and modified in Miro and </w:t>
      </w:r>
      <w:proofErr w:type="spellStart"/>
      <w:r>
        <w:t>Greenshot</w:t>
      </w:r>
      <w:proofErr w:type="spellEnd"/>
      <w:r>
        <w:t xml:space="preserve">, </w:t>
      </w:r>
      <w:r w:rsidR="00754D49">
        <w:t>May 1, 2023.</w:t>
      </w:r>
    </w:p>
    <w:p w14:paraId="63E3FBF0" w14:textId="2BAD769E" w:rsidR="0057495F" w:rsidRDefault="008A3F6D" w:rsidP="0057495F">
      <w:r>
        <w:t>[6]</w:t>
      </w:r>
      <w:r>
        <w:tab/>
        <w:t xml:space="preserve">Qu, Yousha, “Stage4”, Screenshot in Creation Kit and modified in Miro and </w:t>
      </w:r>
      <w:proofErr w:type="spellStart"/>
      <w:r>
        <w:t>Greenshot</w:t>
      </w:r>
      <w:proofErr w:type="spellEnd"/>
      <w:r>
        <w:t>,</w:t>
      </w:r>
      <w:r w:rsidR="0057495F" w:rsidRPr="0057495F">
        <w:t xml:space="preserve"> </w:t>
      </w:r>
      <w:r w:rsidR="00754D49">
        <w:t>May 1, 2023.</w:t>
      </w:r>
    </w:p>
    <w:p w14:paraId="622BAAA6" w14:textId="3C450725" w:rsidR="008A3F6D" w:rsidRPr="00F22306" w:rsidRDefault="008A3F6D" w:rsidP="008A3F6D"/>
    <w:p w14:paraId="4C7F0D78" w14:textId="4A286456" w:rsidR="00F22306" w:rsidRPr="00F22306" w:rsidRDefault="00F22306" w:rsidP="000E229F"/>
    <w:sectPr w:rsidR="00F22306" w:rsidRPr="00F22306" w:rsidSect="000B3CD2">
      <w:headerReference w:type="default" r:id="rId22"/>
      <w:footerReference w:type="default" r:id="rId23"/>
      <w:pgSz w:w="12240" w:h="15840"/>
      <w:pgMar w:top="1440" w:right="1440" w:bottom="1440" w:left="1440" w:header="720" w:footer="720" w:gutter="0"/>
      <w:pgBorders w:offsetFrom="page">
        <w:top w:val="threeDEngrave" w:sz="24" w:space="24" w:color="auto"/>
        <w:left w:val="threeDEngrave" w:sz="24" w:space="24" w:color="auto"/>
        <w:bottom w:val="threeDEngrave" w:sz="24" w:space="24" w:color="auto"/>
        <w:right w:val="threeDEngrave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4AAABB" w14:textId="77777777" w:rsidR="00F6265F" w:rsidRDefault="00F6265F" w:rsidP="009073D5">
      <w:pPr>
        <w:spacing w:after="0" w:line="240" w:lineRule="auto"/>
      </w:pPr>
      <w:r>
        <w:separator/>
      </w:r>
    </w:p>
    <w:p w14:paraId="0E848D52" w14:textId="77777777" w:rsidR="00F6265F" w:rsidRDefault="00F6265F"/>
  </w:endnote>
  <w:endnote w:type="continuationSeparator" w:id="0">
    <w:p w14:paraId="1F09D330" w14:textId="77777777" w:rsidR="00F6265F" w:rsidRDefault="00F6265F" w:rsidP="009073D5">
      <w:pPr>
        <w:spacing w:after="0" w:line="240" w:lineRule="auto"/>
      </w:pPr>
      <w:r>
        <w:continuationSeparator/>
      </w:r>
    </w:p>
    <w:p w14:paraId="56F78D1C" w14:textId="77777777" w:rsidR="00F6265F" w:rsidRDefault="00F6265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37195940"/>
      <w:docPartObj>
        <w:docPartGallery w:val="Page Numbers (Top of Page)"/>
        <w:docPartUnique/>
      </w:docPartObj>
    </w:sdtPr>
    <w:sdtContent>
      <w:p w14:paraId="16A4BA79" w14:textId="1A6613A0" w:rsidR="009043FE" w:rsidRDefault="009C026D" w:rsidP="004D2531">
        <w:pPr>
          <w:pStyle w:val="Footer"/>
          <w:pBdr>
            <w:top w:val="single" w:sz="4" w:space="1" w:color="auto"/>
          </w:pBdr>
        </w:pPr>
        <w:r>
          <w:rPr>
            <w:i/>
          </w:rPr>
          <w:t>Fallout 4</w:t>
        </w:r>
        <w:r w:rsidR="009043FE">
          <w:tab/>
          <w:t xml:space="preserve">Page </w:t>
        </w:r>
        <w:r w:rsidR="009043FE">
          <w:rPr>
            <w:b/>
            <w:sz w:val="24"/>
            <w:szCs w:val="24"/>
          </w:rPr>
          <w:fldChar w:fldCharType="begin"/>
        </w:r>
        <w:r w:rsidR="009043FE">
          <w:rPr>
            <w:b/>
          </w:rPr>
          <w:instrText xml:space="preserve"> PAGE </w:instrText>
        </w:r>
        <w:r w:rsidR="009043FE">
          <w:rPr>
            <w:b/>
            <w:sz w:val="24"/>
            <w:szCs w:val="24"/>
          </w:rPr>
          <w:fldChar w:fldCharType="separate"/>
        </w:r>
        <w:r w:rsidR="00DF2203">
          <w:rPr>
            <w:b/>
            <w:noProof/>
          </w:rPr>
          <w:t>3</w:t>
        </w:r>
        <w:r w:rsidR="009043FE">
          <w:rPr>
            <w:b/>
            <w:sz w:val="24"/>
            <w:szCs w:val="24"/>
          </w:rPr>
          <w:fldChar w:fldCharType="end"/>
        </w:r>
        <w:r w:rsidR="009043FE">
          <w:t xml:space="preserve"> of </w:t>
        </w:r>
        <w:r w:rsidR="009043FE">
          <w:rPr>
            <w:b/>
            <w:sz w:val="24"/>
            <w:szCs w:val="24"/>
          </w:rPr>
          <w:fldChar w:fldCharType="begin"/>
        </w:r>
        <w:r w:rsidR="009043FE">
          <w:rPr>
            <w:b/>
          </w:rPr>
          <w:instrText xml:space="preserve"> NUMPAGES  </w:instrText>
        </w:r>
        <w:r w:rsidR="009043FE">
          <w:rPr>
            <w:b/>
            <w:sz w:val="24"/>
            <w:szCs w:val="24"/>
          </w:rPr>
          <w:fldChar w:fldCharType="separate"/>
        </w:r>
        <w:r w:rsidR="00DF2203">
          <w:rPr>
            <w:b/>
            <w:noProof/>
          </w:rPr>
          <w:t>4</w:t>
        </w:r>
        <w:r w:rsidR="009043FE">
          <w:rPr>
            <w:b/>
            <w:sz w:val="24"/>
            <w:szCs w:val="24"/>
          </w:rPr>
          <w:fldChar w:fldCharType="end"/>
        </w:r>
        <w:r w:rsidR="009043FE">
          <w:rPr>
            <w:b/>
            <w:sz w:val="24"/>
            <w:szCs w:val="24"/>
          </w:rPr>
          <w:tab/>
        </w:r>
        <w:r w:rsidR="009043FE">
          <w:rPr>
            <w:b/>
            <w:sz w:val="24"/>
            <w:szCs w:val="24"/>
          </w:rPr>
          <w:fldChar w:fldCharType="begin"/>
        </w:r>
        <w:r w:rsidR="009043FE">
          <w:rPr>
            <w:b/>
            <w:sz w:val="24"/>
            <w:szCs w:val="24"/>
          </w:rPr>
          <w:instrText xml:space="preserve"> SAVEDATE  \@ "M/d/yyyy"  \* MERGEFORMAT </w:instrText>
        </w:r>
        <w:r w:rsidR="009043FE">
          <w:rPr>
            <w:b/>
            <w:sz w:val="24"/>
            <w:szCs w:val="24"/>
          </w:rPr>
          <w:fldChar w:fldCharType="separate"/>
        </w:r>
        <w:r w:rsidR="00FA013D">
          <w:rPr>
            <w:b/>
            <w:noProof/>
            <w:sz w:val="24"/>
            <w:szCs w:val="24"/>
          </w:rPr>
          <w:t>5/1/2023</w:t>
        </w:r>
        <w:r w:rsidR="009043FE">
          <w:rPr>
            <w:b/>
            <w:sz w:val="24"/>
            <w:szCs w:val="24"/>
          </w:rPr>
          <w:fldChar w:fldCharType="end"/>
        </w:r>
      </w:p>
    </w:sdtContent>
  </w:sdt>
  <w:p w14:paraId="4892816F" w14:textId="77777777" w:rsidR="009043FE" w:rsidRDefault="009043F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6409AD" w14:textId="77777777" w:rsidR="00F6265F" w:rsidRDefault="00F6265F" w:rsidP="009073D5">
      <w:pPr>
        <w:spacing w:after="0" w:line="240" w:lineRule="auto"/>
      </w:pPr>
      <w:r>
        <w:separator/>
      </w:r>
    </w:p>
    <w:p w14:paraId="12D413C8" w14:textId="77777777" w:rsidR="00F6265F" w:rsidRDefault="00F6265F"/>
  </w:footnote>
  <w:footnote w:type="continuationSeparator" w:id="0">
    <w:p w14:paraId="58F75640" w14:textId="77777777" w:rsidR="00F6265F" w:rsidRDefault="00F6265F" w:rsidP="009073D5">
      <w:pPr>
        <w:spacing w:after="0" w:line="240" w:lineRule="auto"/>
      </w:pPr>
      <w:r>
        <w:continuationSeparator/>
      </w:r>
    </w:p>
    <w:p w14:paraId="23B4CC03" w14:textId="77777777" w:rsidR="00F6265F" w:rsidRDefault="00F6265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B07722" w14:textId="4DC12B9D" w:rsidR="009043FE" w:rsidRDefault="009C026D" w:rsidP="004D2531">
    <w:pPr>
      <w:pStyle w:val="Header"/>
      <w:pBdr>
        <w:bottom w:val="single" w:sz="4" w:space="1" w:color="auto"/>
      </w:pBdr>
    </w:pPr>
    <w:r>
      <w:t>Yousha Qu</w:t>
    </w:r>
    <w:r w:rsidR="000948A6">
      <w:tab/>
    </w:r>
    <w:r w:rsidR="0085407D">
      <w:t>Launch</w:t>
    </w:r>
    <w:r w:rsidR="009043FE">
      <w:ptab w:relativeTo="margin" w:alignment="right" w:leader="none"/>
    </w:r>
    <w:r>
      <w:rPr>
        <w:i/>
      </w:rPr>
      <w:t>A Mothers Decision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1F2279"/>
    <w:multiLevelType w:val="hybridMultilevel"/>
    <w:tmpl w:val="7430D6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F10211"/>
    <w:multiLevelType w:val="hybridMultilevel"/>
    <w:tmpl w:val="5FEE9ACC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463CF8"/>
    <w:multiLevelType w:val="hybridMultilevel"/>
    <w:tmpl w:val="7CECDE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5C23A6"/>
    <w:multiLevelType w:val="hybridMultilevel"/>
    <w:tmpl w:val="7D5E1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334F46"/>
    <w:multiLevelType w:val="hybridMultilevel"/>
    <w:tmpl w:val="EA46079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5B388E"/>
    <w:multiLevelType w:val="hybridMultilevel"/>
    <w:tmpl w:val="CEF63D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7279A4"/>
    <w:multiLevelType w:val="hybridMultilevel"/>
    <w:tmpl w:val="C564264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7E014BB"/>
    <w:multiLevelType w:val="hybridMultilevel"/>
    <w:tmpl w:val="3B0803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D450757"/>
    <w:multiLevelType w:val="hybridMultilevel"/>
    <w:tmpl w:val="9044F9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294C80"/>
    <w:multiLevelType w:val="hybridMultilevel"/>
    <w:tmpl w:val="245E9C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3F1569"/>
    <w:multiLevelType w:val="hybridMultilevel"/>
    <w:tmpl w:val="916ECC24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18B1B06"/>
    <w:multiLevelType w:val="hybridMultilevel"/>
    <w:tmpl w:val="E99CA16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39D6CC8"/>
    <w:multiLevelType w:val="hybridMultilevel"/>
    <w:tmpl w:val="5A025420"/>
    <w:lvl w:ilvl="0" w:tplc="12104520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83C392C"/>
    <w:multiLevelType w:val="hybridMultilevel"/>
    <w:tmpl w:val="212AAF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7235C2"/>
    <w:multiLevelType w:val="hybridMultilevel"/>
    <w:tmpl w:val="3AECE7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0805D2F"/>
    <w:multiLevelType w:val="hybridMultilevel"/>
    <w:tmpl w:val="4154BE5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6021D9"/>
    <w:multiLevelType w:val="hybridMultilevel"/>
    <w:tmpl w:val="927E88A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7BF5F91"/>
    <w:multiLevelType w:val="hybridMultilevel"/>
    <w:tmpl w:val="F1201A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88C07B0"/>
    <w:multiLevelType w:val="hybridMultilevel"/>
    <w:tmpl w:val="0EECCA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AC71181"/>
    <w:multiLevelType w:val="hybridMultilevel"/>
    <w:tmpl w:val="6DCA4CF4"/>
    <w:lvl w:ilvl="0" w:tplc="EE12E7A8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E08033F"/>
    <w:multiLevelType w:val="hybridMultilevel"/>
    <w:tmpl w:val="910261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235F8B"/>
    <w:multiLevelType w:val="hybridMultilevel"/>
    <w:tmpl w:val="4092933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44BD551B"/>
    <w:multiLevelType w:val="hybridMultilevel"/>
    <w:tmpl w:val="86328A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8924A6E"/>
    <w:multiLevelType w:val="hybridMultilevel"/>
    <w:tmpl w:val="79228EF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F55D7C"/>
    <w:multiLevelType w:val="hybridMultilevel"/>
    <w:tmpl w:val="423A2FB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F164EE1"/>
    <w:multiLevelType w:val="hybridMultilevel"/>
    <w:tmpl w:val="C688F2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0C603A5"/>
    <w:multiLevelType w:val="hybridMultilevel"/>
    <w:tmpl w:val="A91870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C51225"/>
    <w:multiLevelType w:val="hybridMultilevel"/>
    <w:tmpl w:val="9E582C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7C16141"/>
    <w:multiLevelType w:val="hybridMultilevel"/>
    <w:tmpl w:val="5E1CCFE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58A043A6"/>
    <w:multiLevelType w:val="hybridMultilevel"/>
    <w:tmpl w:val="CDD63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9107B70"/>
    <w:multiLevelType w:val="hybridMultilevel"/>
    <w:tmpl w:val="BEFA0B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C160886"/>
    <w:multiLevelType w:val="hybridMultilevel"/>
    <w:tmpl w:val="483C7E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F434EA8"/>
    <w:multiLevelType w:val="hybridMultilevel"/>
    <w:tmpl w:val="4B3A44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5FB86E08"/>
    <w:multiLevelType w:val="hybridMultilevel"/>
    <w:tmpl w:val="C8C24D3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5FF15D4C"/>
    <w:multiLevelType w:val="hybridMultilevel"/>
    <w:tmpl w:val="0D084F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682484"/>
    <w:multiLevelType w:val="hybridMultilevel"/>
    <w:tmpl w:val="10DE67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17A54D0"/>
    <w:multiLevelType w:val="hybridMultilevel"/>
    <w:tmpl w:val="1340E7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36015BD"/>
    <w:multiLevelType w:val="hybridMultilevel"/>
    <w:tmpl w:val="6F72DA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2DD6947"/>
    <w:multiLevelType w:val="hybridMultilevel"/>
    <w:tmpl w:val="F35CD0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76D50F32"/>
    <w:multiLevelType w:val="hybridMultilevel"/>
    <w:tmpl w:val="5290F3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C56C8C"/>
    <w:multiLevelType w:val="hybridMultilevel"/>
    <w:tmpl w:val="04101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FDB46B5"/>
    <w:multiLevelType w:val="hybridMultilevel"/>
    <w:tmpl w:val="9A5649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FF82D1C"/>
    <w:multiLevelType w:val="hybridMultilevel"/>
    <w:tmpl w:val="CD70D70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17621691">
    <w:abstractNumId w:val="30"/>
  </w:num>
  <w:num w:numId="2" w16cid:durableId="2114666171">
    <w:abstractNumId w:val="34"/>
  </w:num>
  <w:num w:numId="3" w16cid:durableId="594939162">
    <w:abstractNumId w:val="40"/>
  </w:num>
  <w:num w:numId="4" w16cid:durableId="1310327792">
    <w:abstractNumId w:val="31"/>
  </w:num>
  <w:num w:numId="5" w16cid:durableId="1629581901">
    <w:abstractNumId w:val="18"/>
  </w:num>
  <w:num w:numId="6" w16cid:durableId="1162508101">
    <w:abstractNumId w:val="3"/>
  </w:num>
  <w:num w:numId="7" w16cid:durableId="2107731217">
    <w:abstractNumId w:val="39"/>
  </w:num>
  <w:num w:numId="8" w16cid:durableId="1064720751">
    <w:abstractNumId w:val="14"/>
  </w:num>
  <w:num w:numId="9" w16cid:durableId="423571608">
    <w:abstractNumId w:val="35"/>
  </w:num>
  <w:num w:numId="10" w16cid:durableId="907232556">
    <w:abstractNumId w:val="22"/>
  </w:num>
  <w:num w:numId="11" w16cid:durableId="181863076">
    <w:abstractNumId w:val="2"/>
  </w:num>
  <w:num w:numId="12" w16cid:durableId="1708752288">
    <w:abstractNumId w:val="8"/>
  </w:num>
  <w:num w:numId="13" w16cid:durableId="987251038">
    <w:abstractNumId w:val="17"/>
  </w:num>
  <w:num w:numId="14" w16cid:durableId="215971451">
    <w:abstractNumId w:val="20"/>
  </w:num>
  <w:num w:numId="15" w16cid:durableId="569851162">
    <w:abstractNumId w:val="16"/>
  </w:num>
  <w:num w:numId="16" w16cid:durableId="1549487458">
    <w:abstractNumId w:val="4"/>
  </w:num>
  <w:num w:numId="17" w16cid:durableId="1969434127">
    <w:abstractNumId w:val="41"/>
  </w:num>
  <w:num w:numId="18" w16cid:durableId="266889485">
    <w:abstractNumId w:val="0"/>
  </w:num>
  <w:num w:numId="19" w16cid:durableId="271321778">
    <w:abstractNumId w:val="37"/>
  </w:num>
  <w:num w:numId="20" w16cid:durableId="1341077455">
    <w:abstractNumId w:val="9"/>
  </w:num>
  <w:num w:numId="21" w16cid:durableId="1626736051">
    <w:abstractNumId w:val="27"/>
  </w:num>
  <w:num w:numId="22" w16cid:durableId="838076562">
    <w:abstractNumId w:val="19"/>
  </w:num>
  <w:num w:numId="23" w16cid:durableId="1308169429">
    <w:abstractNumId w:val="23"/>
  </w:num>
  <w:num w:numId="24" w16cid:durableId="2052532443">
    <w:abstractNumId w:val="24"/>
  </w:num>
  <w:num w:numId="25" w16cid:durableId="74518909">
    <w:abstractNumId w:val="15"/>
  </w:num>
  <w:num w:numId="26" w16cid:durableId="1690528159">
    <w:abstractNumId w:val="11"/>
  </w:num>
  <w:num w:numId="27" w16cid:durableId="338578949">
    <w:abstractNumId w:val="13"/>
  </w:num>
  <w:num w:numId="28" w16cid:durableId="1739286429">
    <w:abstractNumId w:val="12"/>
  </w:num>
  <w:num w:numId="29" w16cid:durableId="630869915">
    <w:abstractNumId w:val="36"/>
  </w:num>
  <w:num w:numId="30" w16cid:durableId="57941253">
    <w:abstractNumId w:val="7"/>
  </w:num>
  <w:num w:numId="31" w16cid:durableId="339085440">
    <w:abstractNumId w:val="26"/>
  </w:num>
  <w:num w:numId="32" w16cid:durableId="1415132418">
    <w:abstractNumId w:val="25"/>
  </w:num>
  <w:num w:numId="33" w16cid:durableId="1358122845">
    <w:abstractNumId w:val="29"/>
  </w:num>
  <w:num w:numId="34" w16cid:durableId="1946568752">
    <w:abstractNumId w:val="1"/>
  </w:num>
  <w:num w:numId="35" w16cid:durableId="1747142540">
    <w:abstractNumId w:val="6"/>
  </w:num>
  <w:num w:numId="36" w16cid:durableId="423261145">
    <w:abstractNumId w:val="10"/>
  </w:num>
  <w:num w:numId="37" w16cid:durableId="1557277588">
    <w:abstractNumId w:val="5"/>
  </w:num>
  <w:num w:numId="38" w16cid:durableId="1073694747">
    <w:abstractNumId w:val="42"/>
  </w:num>
  <w:num w:numId="39" w16cid:durableId="1392533910">
    <w:abstractNumId w:val="38"/>
  </w:num>
  <w:num w:numId="40" w16cid:durableId="708645607">
    <w:abstractNumId w:val="28"/>
  </w:num>
  <w:num w:numId="41" w16cid:durableId="1008601092">
    <w:abstractNumId w:val="21"/>
  </w:num>
  <w:num w:numId="42" w16cid:durableId="943150077">
    <w:abstractNumId w:val="32"/>
  </w:num>
  <w:num w:numId="43" w16cid:durableId="429547268">
    <w:abstractNumId w:val="33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6"/>
  <w:proofState w:spelling="clean"/>
  <w:attachedTemplate r:id="rId1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026D"/>
    <w:rsid w:val="00017B39"/>
    <w:rsid w:val="000216C0"/>
    <w:rsid w:val="00025B12"/>
    <w:rsid w:val="00030E43"/>
    <w:rsid w:val="000327E9"/>
    <w:rsid w:val="00037476"/>
    <w:rsid w:val="00037BE6"/>
    <w:rsid w:val="000401C3"/>
    <w:rsid w:val="00044AF7"/>
    <w:rsid w:val="00044D54"/>
    <w:rsid w:val="00055865"/>
    <w:rsid w:val="000567A2"/>
    <w:rsid w:val="00060FD0"/>
    <w:rsid w:val="000624A9"/>
    <w:rsid w:val="000651F6"/>
    <w:rsid w:val="000733C8"/>
    <w:rsid w:val="000748AA"/>
    <w:rsid w:val="00086837"/>
    <w:rsid w:val="000948A6"/>
    <w:rsid w:val="0009548E"/>
    <w:rsid w:val="0009652E"/>
    <w:rsid w:val="000A03FF"/>
    <w:rsid w:val="000A6175"/>
    <w:rsid w:val="000A7207"/>
    <w:rsid w:val="000B0976"/>
    <w:rsid w:val="000B206D"/>
    <w:rsid w:val="000B2190"/>
    <w:rsid w:val="000B2BA4"/>
    <w:rsid w:val="000B3CD2"/>
    <w:rsid w:val="000B45F2"/>
    <w:rsid w:val="000C1EFB"/>
    <w:rsid w:val="000C67B1"/>
    <w:rsid w:val="000D053D"/>
    <w:rsid w:val="000D0D2B"/>
    <w:rsid w:val="000D1030"/>
    <w:rsid w:val="000D151B"/>
    <w:rsid w:val="000D38E1"/>
    <w:rsid w:val="000E229F"/>
    <w:rsid w:val="000E3910"/>
    <w:rsid w:val="000E40C7"/>
    <w:rsid w:val="000E769A"/>
    <w:rsid w:val="000F1BED"/>
    <w:rsid w:val="000F3288"/>
    <w:rsid w:val="000F4B17"/>
    <w:rsid w:val="000F4FEB"/>
    <w:rsid w:val="000F5D31"/>
    <w:rsid w:val="001005A4"/>
    <w:rsid w:val="001010FC"/>
    <w:rsid w:val="00102784"/>
    <w:rsid w:val="00103EDD"/>
    <w:rsid w:val="00105D0E"/>
    <w:rsid w:val="00105E05"/>
    <w:rsid w:val="00110F60"/>
    <w:rsid w:val="001113B6"/>
    <w:rsid w:val="00111468"/>
    <w:rsid w:val="00111991"/>
    <w:rsid w:val="00123C3C"/>
    <w:rsid w:val="001244D5"/>
    <w:rsid w:val="00124949"/>
    <w:rsid w:val="0013586B"/>
    <w:rsid w:val="00136860"/>
    <w:rsid w:val="00137607"/>
    <w:rsid w:val="001404D0"/>
    <w:rsid w:val="001417A2"/>
    <w:rsid w:val="001434D0"/>
    <w:rsid w:val="001444C3"/>
    <w:rsid w:val="00144A3C"/>
    <w:rsid w:val="00145F68"/>
    <w:rsid w:val="001519C2"/>
    <w:rsid w:val="001530D3"/>
    <w:rsid w:val="00153214"/>
    <w:rsid w:val="0015759E"/>
    <w:rsid w:val="001579EA"/>
    <w:rsid w:val="00157B08"/>
    <w:rsid w:val="00160036"/>
    <w:rsid w:val="00163247"/>
    <w:rsid w:val="00166B8F"/>
    <w:rsid w:val="00172719"/>
    <w:rsid w:val="00174B93"/>
    <w:rsid w:val="001770FC"/>
    <w:rsid w:val="001773FC"/>
    <w:rsid w:val="00177ADF"/>
    <w:rsid w:val="00183D16"/>
    <w:rsid w:val="00185BCC"/>
    <w:rsid w:val="001860B2"/>
    <w:rsid w:val="00190A5D"/>
    <w:rsid w:val="00190A99"/>
    <w:rsid w:val="001938D7"/>
    <w:rsid w:val="001958A5"/>
    <w:rsid w:val="00196745"/>
    <w:rsid w:val="00196FFA"/>
    <w:rsid w:val="001A1C40"/>
    <w:rsid w:val="001B06C7"/>
    <w:rsid w:val="001B3A94"/>
    <w:rsid w:val="001B5C40"/>
    <w:rsid w:val="001B63F5"/>
    <w:rsid w:val="001B6BDD"/>
    <w:rsid w:val="001C19DB"/>
    <w:rsid w:val="001C2F7B"/>
    <w:rsid w:val="001C4AAE"/>
    <w:rsid w:val="001C604F"/>
    <w:rsid w:val="001D605A"/>
    <w:rsid w:val="001D761D"/>
    <w:rsid w:val="001E0555"/>
    <w:rsid w:val="001E3600"/>
    <w:rsid w:val="001E4A44"/>
    <w:rsid w:val="001F0592"/>
    <w:rsid w:val="001F216E"/>
    <w:rsid w:val="001F7502"/>
    <w:rsid w:val="0020121F"/>
    <w:rsid w:val="0020335C"/>
    <w:rsid w:val="00206CC9"/>
    <w:rsid w:val="00207C59"/>
    <w:rsid w:val="00211EE6"/>
    <w:rsid w:val="00211F9E"/>
    <w:rsid w:val="002123EA"/>
    <w:rsid w:val="0021248A"/>
    <w:rsid w:val="00214734"/>
    <w:rsid w:val="00214AA6"/>
    <w:rsid w:val="00214DE2"/>
    <w:rsid w:val="00216599"/>
    <w:rsid w:val="00217C5E"/>
    <w:rsid w:val="002259B1"/>
    <w:rsid w:val="00226444"/>
    <w:rsid w:val="00226F72"/>
    <w:rsid w:val="00233904"/>
    <w:rsid w:val="00242731"/>
    <w:rsid w:val="002431F3"/>
    <w:rsid w:val="002437CA"/>
    <w:rsid w:val="00244A89"/>
    <w:rsid w:val="00246BA7"/>
    <w:rsid w:val="0025166E"/>
    <w:rsid w:val="00256035"/>
    <w:rsid w:val="002561CD"/>
    <w:rsid w:val="00260D88"/>
    <w:rsid w:val="00274486"/>
    <w:rsid w:val="002758A3"/>
    <w:rsid w:val="00275A09"/>
    <w:rsid w:val="0027626C"/>
    <w:rsid w:val="002A3F68"/>
    <w:rsid w:val="002A4250"/>
    <w:rsid w:val="002A5913"/>
    <w:rsid w:val="002A690F"/>
    <w:rsid w:val="002B1D65"/>
    <w:rsid w:val="002B434A"/>
    <w:rsid w:val="002B591B"/>
    <w:rsid w:val="002B5B11"/>
    <w:rsid w:val="002C2D57"/>
    <w:rsid w:val="002C6831"/>
    <w:rsid w:val="002D0B52"/>
    <w:rsid w:val="002D1363"/>
    <w:rsid w:val="002D2F50"/>
    <w:rsid w:val="002E25B0"/>
    <w:rsid w:val="002F5C20"/>
    <w:rsid w:val="002F6EB0"/>
    <w:rsid w:val="00300C6B"/>
    <w:rsid w:val="00304AB8"/>
    <w:rsid w:val="00310CC5"/>
    <w:rsid w:val="00310CC6"/>
    <w:rsid w:val="00314236"/>
    <w:rsid w:val="00314969"/>
    <w:rsid w:val="00316E02"/>
    <w:rsid w:val="003175E6"/>
    <w:rsid w:val="0031779D"/>
    <w:rsid w:val="0032791A"/>
    <w:rsid w:val="00333684"/>
    <w:rsid w:val="00336B4E"/>
    <w:rsid w:val="00337923"/>
    <w:rsid w:val="00337DCD"/>
    <w:rsid w:val="003429B9"/>
    <w:rsid w:val="00345577"/>
    <w:rsid w:val="00345D14"/>
    <w:rsid w:val="0035175D"/>
    <w:rsid w:val="003527D7"/>
    <w:rsid w:val="00356074"/>
    <w:rsid w:val="00363E37"/>
    <w:rsid w:val="0036417A"/>
    <w:rsid w:val="00375DC5"/>
    <w:rsid w:val="00377F48"/>
    <w:rsid w:val="00381F20"/>
    <w:rsid w:val="00383A99"/>
    <w:rsid w:val="003840B0"/>
    <w:rsid w:val="003856A5"/>
    <w:rsid w:val="00391085"/>
    <w:rsid w:val="00391113"/>
    <w:rsid w:val="00392A1E"/>
    <w:rsid w:val="00392DF2"/>
    <w:rsid w:val="00392E58"/>
    <w:rsid w:val="00393004"/>
    <w:rsid w:val="0039519D"/>
    <w:rsid w:val="0039586E"/>
    <w:rsid w:val="003967FE"/>
    <w:rsid w:val="00396D36"/>
    <w:rsid w:val="003A4282"/>
    <w:rsid w:val="003A67A3"/>
    <w:rsid w:val="003A72E0"/>
    <w:rsid w:val="003A79CF"/>
    <w:rsid w:val="003B01A6"/>
    <w:rsid w:val="003B2B65"/>
    <w:rsid w:val="003C6D65"/>
    <w:rsid w:val="003D4DD6"/>
    <w:rsid w:val="003D64DB"/>
    <w:rsid w:val="003D673E"/>
    <w:rsid w:val="003E0DDC"/>
    <w:rsid w:val="003E5773"/>
    <w:rsid w:val="003E713E"/>
    <w:rsid w:val="003F33E7"/>
    <w:rsid w:val="003F5743"/>
    <w:rsid w:val="003F59CA"/>
    <w:rsid w:val="003F66AA"/>
    <w:rsid w:val="00403477"/>
    <w:rsid w:val="004053C3"/>
    <w:rsid w:val="004068D8"/>
    <w:rsid w:val="00407942"/>
    <w:rsid w:val="004128A5"/>
    <w:rsid w:val="00412E01"/>
    <w:rsid w:val="004132E1"/>
    <w:rsid w:val="00422F65"/>
    <w:rsid w:val="00432EB4"/>
    <w:rsid w:val="00436822"/>
    <w:rsid w:val="0043763B"/>
    <w:rsid w:val="0044030F"/>
    <w:rsid w:val="00440776"/>
    <w:rsid w:val="0044330E"/>
    <w:rsid w:val="0044466B"/>
    <w:rsid w:val="00446B9C"/>
    <w:rsid w:val="00455BF0"/>
    <w:rsid w:val="004571DF"/>
    <w:rsid w:val="00457810"/>
    <w:rsid w:val="00457B10"/>
    <w:rsid w:val="00461ABF"/>
    <w:rsid w:val="00470CA4"/>
    <w:rsid w:val="0047291F"/>
    <w:rsid w:val="00473FC0"/>
    <w:rsid w:val="004743CF"/>
    <w:rsid w:val="004756D7"/>
    <w:rsid w:val="00475F54"/>
    <w:rsid w:val="0047719F"/>
    <w:rsid w:val="00484F8C"/>
    <w:rsid w:val="00485C8C"/>
    <w:rsid w:val="004867E3"/>
    <w:rsid w:val="00496305"/>
    <w:rsid w:val="00497841"/>
    <w:rsid w:val="004A2752"/>
    <w:rsid w:val="004A3F8B"/>
    <w:rsid w:val="004A526F"/>
    <w:rsid w:val="004B4095"/>
    <w:rsid w:val="004B4227"/>
    <w:rsid w:val="004B538B"/>
    <w:rsid w:val="004B5B38"/>
    <w:rsid w:val="004C08F4"/>
    <w:rsid w:val="004C14D5"/>
    <w:rsid w:val="004C15EE"/>
    <w:rsid w:val="004C277C"/>
    <w:rsid w:val="004C7370"/>
    <w:rsid w:val="004D0888"/>
    <w:rsid w:val="004D2531"/>
    <w:rsid w:val="004D4AED"/>
    <w:rsid w:val="004E301F"/>
    <w:rsid w:val="004E6902"/>
    <w:rsid w:val="005040DC"/>
    <w:rsid w:val="0051213C"/>
    <w:rsid w:val="005121D0"/>
    <w:rsid w:val="00512DC2"/>
    <w:rsid w:val="005168C5"/>
    <w:rsid w:val="00523173"/>
    <w:rsid w:val="005258C3"/>
    <w:rsid w:val="00537D2B"/>
    <w:rsid w:val="0055281C"/>
    <w:rsid w:val="00552B0C"/>
    <w:rsid w:val="005548C0"/>
    <w:rsid w:val="00554A40"/>
    <w:rsid w:val="00563EB1"/>
    <w:rsid w:val="005672F3"/>
    <w:rsid w:val="00571F0A"/>
    <w:rsid w:val="0057495F"/>
    <w:rsid w:val="00574F3E"/>
    <w:rsid w:val="0057567D"/>
    <w:rsid w:val="005914B6"/>
    <w:rsid w:val="00597C6C"/>
    <w:rsid w:val="005B1268"/>
    <w:rsid w:val="005B6257"/>
    <w:rsid w:val="005B6870"/>
    <w:rsid w:val="005C0D6C"/>
    <w:rsid w:val="005C6412"/>
    <w:rsid w:val="005D5414"/>
    <w:rsid w:val="005E0BDB"/>
    <w:rsid w:val="005E5C0D"/>
    <w:rsid w:val="005E5D89"/>
    <w:rsid w:val="005E7CD4"/>
    <w:rsid w:val="005F0744"/>
    <w:rsid w:val="005F2495"/>
    <w:rsid w:val="005F3561"/>
    <w:rsid w:val="0060520A"/>
    <w:rsid w:val="00607DEA"/>
    <w:rsid w:val="00610AC1"/>
    <w:rsid w:val="0061122C"/>
    <w:rsid w:val="00611819"/>
    <w:rsid w:val="00617A1C"/>
    <w:rsid w:val="00621043"/>
    <w:rsid w:val="00623F82"/>
    <w:rsid w:val="006314DB"/>
    <w:rsid w:val="0064771B"/>
    <w:rsid w:val="00654CE1"/>
    <w:rsid w:val="006612E3"/>
    <w:rsid w:val="00661311"/>
    <w:rsid w:val="00663C7E"/>
    <w:rsid w:val="0066419F"/>
    <w:rsid w:val="00664226"/>
    <w:rsid w:val="006657DB"/>
    <w:rsid w:val="00666A36"/>
    <w:rsid w:val="00666B03"/>
    <w:rsid w:val="00673B02"/>
    <w:rsid w:val="00681057"/>
    <w:rsid w:val="00685ACF"/>
    <w:rsid w:val="00690C56"/>
    <w:rsid w:val="00693FFD"/>
    <w:rsid w:val="00697227"/>
    <w:rsid w:val="0069752C"/>
    <w:rsid w:val="006976AA"/>
    <w:rsid w:val="006A15D3"/>
    <w:rsid w:val="006A163E"/>
    <w:rsid w:val="006A16D9"/>
    <w:rsid w:val="006A40B8"/>
    <w:rsid w:val="006A6CBE"/>
    <w:rsid w:val="006B1F43"/>
    <w:rsid w:val="006C10F2"/>
    <w:rsid w:val="006C2DF8"/>
    <w:rsid w:val="006C3E1A"/>
    <w:rsid w:val="006C51BD"/>
    <w:rsid w:val="006D1C3F"/>
    <w:rsid w:val="006D2B49"/>
    <w:rsid w:val="006D3DBF"/>
    <w:rsid w:val="006D751A"/>
    <w:rsid w:val="006E0AF7"/>
    <w:rsid w:val="006E2F5B"/>
    <w:rsid w:val="006E441A"/>
    <w:rsid w:val="006F3555"/>
    <w:rsid w:val="00700160"/>
    <w:rsid w:val="007007F4"/>
    <w:rsid w:val="00704D08"/>
    <w:rsid w:val="0070542E"/>
    <w:rsid w:val="00714DA3"/>
    <w:rsid w:val="007157EC"/>
    <w:rsid w:val="00715EB4"/>
    <w:rsid w:val="00716D20"/>
    <w:rsid w:val="0071751D"/>
    <w:rsid w:val="00720A56"/>
    <w:rsid w:val="00720FC1"/>
    <w:rsid w:val="00721683"/>
    <w:rsid w:val="00722D3E"/>
    <w:rsid w:val="00727166"/>
    <w:rsid w:val="0073333F"/>
    <w:rsid w:val="0073401C"/>
    <w:rsid w:val="00734747"/>
    <w:rsid w:val="00735A88"/>
    <w:rsid w:val="007443B0"/>
    <w:rsid w:val="00745B4D"/>
    <w:rsid w:val="007504EC"/>
    <w:rsid w:val="00754D49"/>
    <w:rsid w:val="007555EB"/>
    <w:rsid w:val="0075790E"/>
    <w:rsid w:val="00761C5B"/>
    <w:rsid w:val="0076276C"/>
    <w:rsid w:val="00770FEB"/>
    <w:rsid w:val="0077100A"/>
    <w:rsid w:val="00787B2C"/>
    <w:rsid w:val="00790100"/>
    <w:rsid w:val="00790D06"/>
    <w:rsid w:val="0079529E"/>
    <w:rsid w:val="007A1EEB"/>
    <w:rsid w:val="007A1F78"/>
    <w:rsid w:val="007A2C6E"/>
    <w:rsid w:val="007A2F3C"/>
    <w:rsid w:val="007A4161"/>
    <w:rsid w:val="007A4C50"/>
    <w:rsid w:val="007A4FC6"/>
    <w:rsid w:val="007A5617"/>
    <w:rsid w:val="007A572C"/>
    <w:rsid w:val="007B601C"/>
    <w:rsid w:val="007B6252"/>
    <w:rsid w:val="007C0127"/>
    <w:rsid w:val="007C65F8"/>
    <w:rsid w:val="007C6844"/>
    <w:rsid w:val="007C7A7A"/>
    <w:rsid w:val="007D1957"/>
    <w:rsid w:val="007D32C1"/>
    <w:rsid w:val="007D3475"/>
    <w:rsid w:val="007D4CA2"/>
    <w:rsid w:val="007D6977"/>
    <w:rsid w:val="007D788E"/>
    <w:rsid w:val="007E0695"/>
    <w:rsid w:val="007E2A03"/>
    <w:rsid w:val="007E5B03"/>
    <w:rsid w:val="007E5F72"/>
    <w:rsid w:val="007F14B3"/>
    <w:rsid w:val="008045EF"/>
    <w:rsid w:val="008057BC"/>
    <w:rsid w:val="008079F8"/>
    <w:rsid w:val="00807B76"/>
    <w:rsid w:val="00812182"/>
    <w:rsid w:val="00814C7E"/>
    <w:rsid w:val="00814E68"/>
    <w:rsid w:val="00822BF7"/>
    <w:rsid w:val="00823D90"/>
    <w:rsid w:val="00826165"/>
    <w:rsid w:val="00827827"/>
    <w:rsid w:val="0083252E"/>
    <w:rsid w:val="0084097E"/>
    <w:rsid w:val="00841E1D"/>
    <w:rsid w:val="008425CE"/>
    <w:rsid w:val="008438D7"/>
    <w:rsid w:val="00846088"/>
    <w:rsid w:val="00850A4C"/>
    <w:rsid w:val="00851CD3"/>
    <w:rsid w:val="00852521"/>
    <w:rsid w:val="00853786"/>
    <w:rsid w:val="0085407D"/>
    <w:rsid w:val="008651F7"/>
    <w:rsid w:val="0087555A"/>
    <w:rsid w:val="008814F9"/>
    <w:rsid w:val="00887328"/>
    <w:rsid w:val="00890FA3"/>
    <w:rsid w:val="0089150F"/>
    <w:rsid w:val="00896838"/>
    <w:rsid w:val="00896A1F"/>
    <w:rsid w:val="00897442"/>
    <w:rsid w:val="00897809"/>
    <w:rsid w:val="008A08F2"/>
    <w:rsid w:val="008A3F6D"/>
    <w:rsid w:val="008A78EA"/>
    <w:rsid w:val="008B0D1E"/>
    <w:rsid w:val="008B2352"/>
    <w:rsid w:val="008B26E7"/>
    <w:rsid w:val="008B7110"/>
    <w:rsid w:val="008B7A91"/>
    <w:rsid w:val="008D2F2D"/>
    <w:rsid w:val="008D37F8"/>
    <w:rsid w:val="008E1271"/>
    <w:rsid w:val="008E3C88"/>
    <w:rsid w:val="008E4A6B"/>
    <w:rsid w:val="008E6361"/>
    <w:rsid w:val="008E7FC8"/>
    <w:rsid w:val="008F2F56"/>
    <w:rsid w:val="00902355"/>
    <w:rsid w:val="009043FE"/>
    <w:rsid w:val="009044AA"/>
    <w:rsid w:val="00904815"/>
    <w:rsid w:val="009073D5"/>
    <w:rsid w:val="00914FDD"/>
    <w:rsid w:val="00923D2F"/>
    <w:rsid w:val="009255E2"/>
    <w:rsid w:val="009278FE"/>
    <w:rsid w:val="009317D5"/>
    <w:rsid w:val="00933AAF"/>
    <w:rsid w:val="009401DC"/>
    <w:rsid w:val="00945841"/>
    <w:rsid w:val="00945A4F"/>
    <w:rsid w:val="009468F4"/>
    <w:rsid w:val="00953FEC"/>
    <w:rsid w:val="009579BD"/>
    <w:rsid w:val="00960246"/>
    <w:rsid w:val="009679F6"/>
    <w:rsid w:val="00971F73"/>
    <w:rsid w:val="00980BA1"/>
    <w:rsid w:val="009847E8"/>
    <w:rsid w:val="0098777C"/>
    <w:rsid w:val="009946A0"/>
    <w:rsid w:val="00997B9A"/>
    <w:rsid w:val="00997FFC"/>
    <w:rsid w:val="009A2E88"/>
    <w:rsid w:val="009A43C4"/>
    <w:rsid w:val="009B0CE5"/>
    <w:rsid w:val="009B3D2E"/>
    <w:rsid w:val="009C026D"/>
    <w:rsid w:val="009C263B"/>
    <w:rsid w:val="009C3324"/>
    <w:rsid w:val="009C5E84"/>
    <w:rsid w:val="009D0942"/>
    <w:rsid w:val="009D0C78"/>
    <w:rsid w:val="009D5F14"/>
    <w:rsid w:val="009D6C67"/>
    <w:rsid w:val="009E3C66"/>
    <w:rsid w:val="009E4E18"/>
    <w:rsid w:val="009E4FCF"/>
    <w:rsid w:val="009E6424"/>
    <w:rsid w:val="009F26AF"/>
    <w:rsid w:val="009F38CA"/>
    <w:rsid w:val="009F6132"/>
    <w:rsid w:val="00A03C9C"/>
    <w:rsid w:val="00A070F9"/>
    <w:rsid w:val="00A1675E"/>
    <w:rsid w:val="00A1720C"/>
    <w:rsid w:val="00A20C3F"/>
    <w:rsid w:val="00A22572"/>
    <w:rsid w:val="00A276C9"/>
    <w:rsid w:val="00A30FBC"/>
    <w:rsid w:val="00A32F86"/>
    <w:rsid w:val="00A40F0E"/>
    <w:rsid w:val="00A411DD"/>
    <w:rsid w:val="00A42A10"/>
    <w:rsid w:val="00A43363"/>
    <w:rsid w:val="00A43594"/>
    <w:rsid w:val="00A476EC"/>
    <w:rsid w:val="00A47D63"/>
    <w:rsid w:val="00A50ECA"/>
    <w:rsid w:val="00A514C6"/>
    <w:rsid w:val="00A52975"/>
    <w:rsid w:val="00A555F6"/>
    <w:rsid w:val="00A56369"/>
    <w:rsid w:val="00A569A9"/>
    <w:rsid w:val="00A62603"/>
    <w:rsid w:val="00A65F70"/>
    <w:rsid w:val="00A7663C"/>
    <w:rsid w:val="00A774F6"/>
    <w:rsid w:val="00A80085"/>
    <w:rsid w:val="00A84484"/>
    <w:rsid w:val="00A86B00"/>
    <w:rsid w:val="00A87751"/>
    <w:rsid w:val="00A877B3"/>
    <w:rsid w:val="00A91D73"/>
    <w:rsid w:val="00A9275E"/>
    <w:rsid w:val="00A96277"/>
    <w:rsid w:val="00AA02EE"/>
    <w:rsid w:val="00AB218E"/>
    <w:rsid w:val="00AB279E"/>
    <w:rsid w:val="00AC0427"/>
    <w:rsid w:val="00AC1277"/>
    <w:rsid w:val="00AC6158"/>
    <w:rsid w:val="00AC7D2D"/>
    <w:rsid w:val="00AD75A4"/>
    <w:rsid w:val="00AF029E"/>
    <w:rsid w:val="00AF1430"/>
    <w:rsid w:val="00AF16D6"/>
    <w:rsid w:val="00AF78E6"/>
    <w:rsid w:val="00B03721"/>
    <w:rsid w:val="00B03B2D"/>
    <w:rsid w:val="00B03FA8"/>
    <w:rsid w:val="00B07F52"/>
    <w:rsid w:val="00B114AE"/>
    <w:rsid w:val="00B16FF7"/>
    <w:rsid w:val="00B23FEE"/>
    <w:rsid w:val="00B24C62"/>
    <w:rsid w:val="00B2718B"/>
    <w:rsid w:val="00B30BBE"/>
    <w:rsid w:val="00B33497"/>
    <w:rsid w:val="00B33871"/>
    <w:rsid w:val="00B405E3"/>
    <w:rsid w:val="00B41AAF"/>
    <w:rsid w:val="00B42377"/>
    <w:rsid w:val="00B43891"/>
    <w:rsid w:val="00B478A4"/>
    <w:rsid w:val="00B51264"/>
    <w:rsid w:val="00B57E40"/>
    <w:rsid w:val="00B60D5A"/>
    <w:rsid w:val="00B6117B"/>
    <w:rsid w:val="00B66C8B"/>
    <w:rsid w:val="00B67BF0"/>
    <w:rsid w:val="00B67C7B"/>
    <w:rsid w:val="00B71F20"/>
    <w:rsid w:val="00B721AC"/>
    <w:rsid w:val="00B752C0"/>
    <w:rsid w:val="00B75464"/>
    <w:rsid w:val="00B80496"/>
    <w:rsid w:val="00B8282D"/>
    <w:rsid w:val="00B93056"/>
    <w:rsid w:val="00B94707"/>
    <w:rsid w:val="00B94CBC"/>
    <w:rsid w:val="00B95C80"/>
    <w:rsid w:val="00B9641F"/>
    <w:rsid w:val="00BA137C"/>
    <w:rsid w:val="00BA3C49"/>
    <w:rsid w:val="00BA4332"/>
    <w:rsid w:val="00BA588C"/>
    <w:rsid w:val="00BA5E2A"/>
    <w:rsid w:val="00BA61F3"/>
    <w:rsid w:val="00BB1CF6"/>
    <w:rsid w:val="00BB294E"/>
    <w:rsid w:val="00BB3A07"/>
    <w:rsid w:val="00BC364C"/>
    <w:rsid w:val="00BC6985"/>
    <w:rsid w:val="00BD2A25"/>
    <w:rsid w:val="00BD6A40"/>
    <w:rsid w:val="00BD79CC"/>
    <w:rsid w:val="00BE0AAB"/>
    <w:rsid w:val="00BE0C93"/>
    <w:rsid w:val="00BE0CB9"/>
    <w:rsid w:val="00BE196F"/>
    <w:rsid w:val="00BE605E"/>
    <w:rsid w:val="00BE6C14"/>
    <w:rsid w:val="00BE6CA4"/>
    <w:rsid w:val="00BF21E8"/>
    <w:rsid w:val="00BF2831"/>
    <w:rsid w:val="00BF3069"/>
    <w:rsid w:val="00C05499"/>
    <w:rsid w:val="00C07268"/>
    <w:rsid w:val="00C07970"/>
    <w:rsid w:val="00C1001E"/>
    <w:rsid w:val="00C104F1"/>
    <w:rsid w:val="00C15F2D"/>
    <w:rsid w:val="00C16CED"/>
    <w:rsid w:val="00C17685"/>
    <w:rsid w:val="00C24ED8"/>
    <w:rsid w:val="00C25E27"/>
    <w:rsid w:val="00C312F7"/>
    <w:rsid w:val="00C35692"/>
    <w:rsid w:val="00C37BFB"/>
    <w:rsid w:val="00C40778"/>
    <w:rsid w:val="00C40BA5"/>
    <w:rsid w:val="00C413F1"/>
    <w:rsid w:val="00C42B4E"/>
    <w:rsid w:val="00C42F1E"/>
    <w:rsid w:val="00C43820"/>
    <w:rsid w:val="00C46C37"/>
    <w:rsid w:val="00C47E4E"/>
    <w:rsid w:val="00C55A32"/>
    <w:rsid w:val="00C56E2B"/>
    <w:rsid w:val="00C623B3"/>
    <w:rsid w:val="00C64BA6"/>
    <w:rsid w:val="00C751E7"/>
    <w:rsid w:val="00C80E4C"/>
    <w:rsid w:val="00C8218A"/>
    <w:rsid w:val="00C8260F"/>
    <w:rsid w:val="00C85310"/>
    <w:rsid w:val="00C858D7"/>
    <w:rsid w:val="00C86384"/>
    <w:rsid w:val="00C869A0"/>
    <w:rsid w:val="00C9082D"/>
    <w:rsid w:val="00C91F65"/>
    <w:rsid w:val="00C96E2C"/>
    <w:rsid w:val="00CA05B1"/>
    <w:rsid w:val="00CA14E0"/>
    <w:rsid w:val="00CA1EDE"/>
    <w:rsid w:val="00CA6D18"/>
    <w:rsid w:val="00CA7786"/>
    <w:rsid w:val="00CB167D"/>
    <w:rsid w:val="00CB2003"/>
    <w:rsid w:val="00CC10BB"/>
    <w:rsid w:val="00CD3D53"/>
    <w:rsid w:val="00CD3E7B"/>
    <w:rsid w:val="00CD544E"/>
    <w:rsid w:val="00CD6F53"/>
    <w:rsid w:val="00CE15C1"/>
    <w:rsid w:val="00CE27C6"/>
    <w:rsid w:val="00CE6AF1"/>
    <w:rsid w:val="00CF1FE1"/>
    <w:rsid w:val="00CF6F6A"/>
    <w:rsid w:val="00CF7B19"/>
    <w:rsid w:val="00D06CEC"/>
    <w:rsid w:val="00D14E4F"/>
    <w:rsid w:val="00D203FA"/>
    <w:rsid w:val="00D20809"/>
    <w:rsid w:val="00D22006"/>
    <w:rsid w:val="00D22737"/>
    <w:rsid w:val="00D22808"/>
    <w:rsid w:val="00D2489A"/>
    <w:rsid w:val="00D254BF"/>
    <w:rsid w:val="00D25F91"/>
    <w:rsid w:val="00D328B6"/>
    <w:rsid w:val="00D4218C"/>
    <w:rsid w:val="00D4283D"/>
    <w:rsid w:val="00D42D0A"/>
    <w:rsid w:val="00D4401C"/>
    <w:rsid w:val="00D4402B"/>
    <w:rsid w:val="00D50771"/>
    <w:rsid w:val="00D63F40"/>
    <w:rsid w:val="00D64A23"/>
    <w:rsid w:val="00D65E44"/>
    <w:rsid w:val="00D73616"/>
    <w:rsid w:val="00D74A93"/>
    <w:rsid w:val="00D76396"/>
    <w:rsid w:val="00D80A7A"/>
    <w:rsid w:val="00D810D9"/>
    <w:rsid w:val="00D833B4"/>
    <w:rsid w:val="00D856A6"/>
    <w:rsid w:val="00D914A5"/>
    <w:rsid w:val="00DA0685"/>
    <w:rsid w:val="00DA3CA9"/>
    <w:rsid w:val="00DB0591"/>
    <w:rsid w:val="00DB100E"/>
    <w:rsid w:val="00DB5D9D"/>
    <w:rsid w:val="00DC30C1"/>
    <w:rsid w:val="00DC4C6D"/>
    <w:rsid w:val="00DC6FE7"/>
    <w:rsid w:val="00DD30C5"/>
    <w:rsid w:val="00DD4032"/>
    <w:rsid w:val="00DD4D73"/>
    <w:rsid w:val="00DE044D"/>
    <w:rsid w:val="00DE0601"/>
    <w:rsid w:val="00DF0789"/>
    <w:rsid w:val="00DF2203"/>
    <w:rsid w:val="00DF23D8"/>
    <w:rsid w:val="00DF264A"/>
    <w:rsid w:val="00E00641"/>
    <w:rsid w:val="00E024C8"/>
    <w:rsid w:val="00E030D1"/>
    <w:rsid w:val="00E04D41"/>
    <w:rsid w:val="00E06287"/>
    <w:rsid w:val="00E2084E"/>
    <w:rsid w:val="00E25924"/>
    <w:rsid w:val="00E27EFC"/>
    <w:rsid w:val="00E319A1"/>
    <w:rsid w:val="00E34D0C"/>
    <w:rsid w:val="00E34D5B"/>
    <w:rsid w:val="00E43240"/>
    <w:rsid w:val="00E45413"/>
    <w:rsid w:val="00E460B8"/>
    <w:rsid w:val="00E50E71"/>
    <w:rsid w:val="00E56369"/>
    <w:rsid w:val="00E619F0"/>
    <w:rsid w:val="00E64B71"/>
    <w:rsid w:val="00E6606E"/>
    <w:rsid w:val="00E67F62"/>
    <w:rsid w:val="00E70E59"/>
    <w:rsid w:val="00E70FEC"/>
    <w:rsid w:val="00E7529A"/>
    <w:rsid w:val="00E7785A"/>
    <w:rsid w:val="00E807B3"/>
    <w:rsid w:val="00E80ED5"/>
    <w:rsid w:val="00E819A3"/>
    <w:rsid w:val="00E82707"/>
    <w:rsid w:val="00E833DA"/>
    <w:rsid w:val="00E91ADA"/>
    <w:rsid w:val="00E94578"/>
    <w:rsid w:val="00E95C99"/>
    <w:rsid w:val="00E9625C"/>
    <w:rsid w:val="00EA602A"/>
    <w:rsid w:val="00EB1CDF"/>
    <w:rsid w:val="00EB4D9C"/>
    <w:rsid w:val="00EB4E1B"/>
    <w:rsid w:val="00EC0C82"/>
    <w:rsid w:val="00EC4824"/>
    <w:rsid w:val="00EC69B6"/>
    <w:rsid w:val="00EC7438"/>
    <w:rsid w:val="00ED0070"/>
    <w:rsid w:val="00ED0B5E"/>
    <w:rsid w:val="00ED1152"/>
    <w:rsid w:val="00ED1B1B"/>
    <w:rsid w:val="00ED37FB"/>
    <w:rsid w:val="00ED38BC"/>
    <w:rsid w:val="00EE0592"/>
    <w:rsid w:val="00EE069E"/>
    <w:rsid w:val="00EE4DBD"/>
    <w:rsid w:val="00EE5164"/>
    <w:rsid w:val="00EF104C"/>
    <w:rsid w:val="00EF1F1C"/>
    <w:rsid w:val="00EF622A"/>
    <w:rsid w:val="00EF68B1"/>
    <w:rsid w:val="00F01603"/>
    <w:rsid w:val="00F07CD8"/>
    <w:rsid w:val="00F14D5B"/>
    <w:rsid w:val="00F154A7"/>
    <w:rsid w:val="00F16BDE"/>
    <w:rsid w:val="00F22306"/>
    <w:rsid w:val="00F23144"/>
    <w:rsid w:val="00F25BD9"/>
    <w:rsid w:val="00F3216D"/>
    <w:rsid w:val="00F33C39"/>
    <w:rsid w:val="00F34842"/>
    <w:rsid w:val="00F41BD6"/>
    <w:rsid w:val="00F41C52"/>
    <w:rsid w:val="00F4288C"/>
    <w:rsid w:val="00F4372C"/>
    <w:rsid w:val="00F4447A"/>
    <w:rsid w:val="00F44790"/>
    <w:rsid w:val="00F45D1F"/>
    <w:rsid w:val="00F47D9D"/>
    <w:rsid w:val="00F55A3D"/>
    <w:rsid w:val="00F613BC"/>
    <w:rsid w:val="00F6265F"/>
    <w:rsid w:val="00F706CA"/>
    <w:rsid w:val="00F72772"/>
    <w:rsid w:val="00F727B9"/>
    <w:rsid w:val="00F7299F"/>
    <w:rsid w:val="00F75DD0"/>
    <w:rsid w:val="00F764C6"/>
    <w:rsid w:val="00F76F82"/>
    <w:rsid w:val="00F80C6E"/>
    <w:rsid w:val="00F83F72"/>
    <w:rsid w:val="00F85F59"/>
    <w:rsid w:val="00F86474"/>
    <w:rsid w:val="00F90BBD"/>
    <w:rsid w:val="00F91470"/>
    <w:rsid w:val="00F92AC5"/>
    <w:rsid w:val="00F92CA1"/>
    <w:rsid w:val="00F94C71"/>
    <w:rsid w:val="00F96983"/>
    <w:rsid w:val="00F96A80"/>
    <w:rsid w:val="00F96ADA"/>
    <w:rsid w:val="00FA013D"/>
    <w:rsid w:val="00FA3172"/>
    <w:rsid w:val="00FA3BA0"/>
    <w:rsid w:val="00FA4429"/>
    <w:rsid w:val="00FA4DD7"/>
    <w:rsid w:val="00FA5C98"/>
    <w:rsid w:val="00FA7098"/>
    <w:rsid w:val="00FB231C"/>
    <w:rsid w:val="00FB3B46"/>
    <w:rsid w:val="00FC10D9"/>
    <w:rsid w:val="00FC3A58"/>
    <w:rsid w:val="00FC4A92"/>
    <w:rsid w:val="00FC602B"/>
    <w:rsid w:val="00FD6F86"/>
    <w:rsid w:val="00FE28B5"/>
    <w:rsid w:val="00FE43DD"/>
    <w:rsid w:val="00FE4FE6"/>
    <w:rsid w:val="00FE5DCC"/>
    <w:rsid w:val="00FE6556"/>
    <w:rsid w:val="00FF00D1"/>
    <w:rsid w:val="00FF0F2B"/>
    <w:rsid w:val="00FF15FA"/>
    <w:rsid w:val="00FF5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5E5F515"/>
  <w15:docId w15:val="{69BEB93C-2C8D-4A22-891F-12FD257302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D2A25"/>
  </w:style>
  <w:style w:type="paragraph" w:styleId="Heading1">
    <w:name w:val="heading 1"/>
    <w:basedOn w:val="Normal"/>
    <w:next w:val="Normal"/>
    <w:link w:val="Heading1Char"/>
    <w:uiPriority w:val="9"/>
    <w:qFormat/>
    <w:rsid w:val="007504E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504E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14FD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D751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6D751A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073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73D5"/>
  </w:style>
  <w:style w:type="paragraph" w:styleId="Footer">
    <w:name w:val="footer"/>
    <w:basedOn w:val="Normal"/>
    <w:link w:val="FooterChar"/>
    <w:uiPriority w:val="99"/>
    <w:unhideWhenUsed/>
    <w:rsid w:val="009073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073D5"/>
  </w:style>
  <w:style w:type="paragraph" w:styleId="BalloonText">
    <w:name w:val="Balloon Text"/>
    <w:basedOn w:val="Normal"/>
    <w:link w:val="BalloonTextChar"/>
    <w:uiPriority w:val="99"/>
    <w:semiHidden/>
    <w:unhideWhenUsed/>
    <w:rsid w:val="009073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73D5"/>
    <w:rPr>
      <w:rFonts w:ascii="Tahoma" w:hAnsi="Tahoma" w:cs="Tahoma"/>
      <w:sz w:val="16"/>
      <w:szCs w:val="16"/>
    </w:rPr>
  </w:style>
  <w:style w:type="paragraph" w:styleId="NoSpacing">
    <w:name w:val="No Spacing"/>
    <w:basedOn w:val="Normal"/>
    <w:link w:val="NoSpacingChar"/>
    <w:uiPriority w:val="1"/>
    <w:qFormat/>
    <w:rsid w:val="00C24ED8"/>
    <w:pPr>
      <w:spacing w:after="0" w:line="240" w:lineRule="auto"/>
    </w:pPr>
    <w:rPr>
      <w:rFonts w:ascii="Tahoma" w:eastAsia="Times New Roman" w:hAnsi="Tahoma" w:cs="Times New Roman"/>
    </w:rPr>
  </w:style>
  <w:style w:type="character" w:customStyle="1" w:styleId="NoSpacingChar">
    <w:name w:val="No Spacing Char"/>
    <w:basedOn w:val="DefaultParagraphFont"/>
    <w:link w:val="NoSpacing"/>
    <w:uiPriority w:val="1"/>
    <w:rsid w:val="00C24ED8"/>
    <w:rPr>
      <w:rFonts w:ascii="Tahoma" w:eastAsia="Times New Roman" w:hAnsi="Tahoma" w:cs="Times New Roman"/>
    </w:rPr>
  </w:style>
  <w:style w:type="paragraph" w:styleId="Title">
    <w:name w:val="Title"/>
    <w:basedOn w:val="Normal"/>
    <w:next w:val="Normal"/>
    <w:link w:val="TitleChar"/>
    <w:uiPriority w:val="10"/>
    <w:qFormat/>
    <w:rsid w:val="00C24ED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C24ED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C24ED8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C24ED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7504E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7504EC"/>
    <w:pPr>
      <w:outlineLvl w:val="9"/>
    </w:pPr>
  </w:style>
  <w:style w:type="character" w:customStyle="1" w:styleId="Heading2Char">
    <w:name w:val="Heading 2 Char"/>
    <w:basedOn w:val="DefaultParagraphFont"/>
    <w:link w:val="Heading2"/>
    <w:uiPriority w:val="9"/>
    <w:rsid w:val="007504E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Caption">
    <w:name w:val="caption"/>
    <w:basedOn w:val="Normal"/>
    <w:next w:val="Normal"/>
    <w:unhideWhenUsed/>
    <w:qFormat/>
    <w:rsid w:val="00C858D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C858D7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C858D7"/>
    <w:rPr>
      <w:color w:val="0000FF" w:themeColor="hyperlink"/>
      <w:u w:val="single"/>
    </w:rPr>
  </w:style>
  <w:style w:type="character" w:styleId="Emphasis">
    <w:name w:val="Emphasis"/>
    <w:basedOn w:val="DefaultParagraphFont"/>
    <w:uiPriority w:val="20"/>
    <w:qFormat/>
    <w:rsid w:val="00A84484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14FDD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ListParagraph">
    <w:name w:val="List Paragraph"/>
    <w:basedOn w:val="Normal"/>
    <w:uiPriority w:val="34"/>
    <w:qFormat/>
    <w:rsid w:val="004E301F"/>
    <w:pPr>
      <w:ind w:left="720"/>
      <w:contextualSpacing/>
    </w:pPr>
  </w:style>
  <w:style w:type="paragraph" w:styleId="TOC2">
    <w:name w:val="toc 2"/>
    <w:basedOn w:val="Normal"/>
    <w:next w:val="Normal"/>
    <w:autoRedefine/>
    <w:uiPriority w:val="39"/>
    <w:unhideWhenUsed/>
    <w:rsid w:val="00C40778"/>
    <w:pPr>
      <w:tabs>
        <w:tab w:val="right" w:leader="dot" w:pos="9350"/>
      </w:tabs>
      <w:spacing w:after="0"/>
      <w:ind w:left="216"/>
    </w:pPr>
  </w:style>
  <w:style w:type="paragraph" w:styleId="TableofFigures">
    <w:name w:val="table of figures"/>
    <w:basedOn w:val="Normal"/>
    <w:next w:val="Normal"/>
    <w:uiPriority w:val="99"/>
    <w:unhideWhenUsed/>
    <w:rsid w:val="00177ADF"/>
    <w:pPr>
      <w:spacing w:after="0"/>
    </w:pPr>
  </w:style>
  <w:style w:type="paragraph" w:styleId="TOC3">
    <w:name w:val="toc 3"/>
    <w:basedOn w:val="Normal"/>
    <w:next w:val="Normal"/>
    <w:autoRedefine/>
    <w:uiPriority w:val="39"/>
    <w:unhideWhenUsed/>
    <w:rsid w:val="00997FFC"/>
    <w:pPr>
      <w:spacing w:after="100"/>
      <w:ind w:left="440"/>
    </w:pPr>
  </w:style>
  <w:style w:type="character" w:styleId="SubtleEmphasis">
    <w:name w:val="Subtle Emphasis"/>
    <w:basedOn w:val="Emphasis"/>
    <w:uiPriority w:val="19"/>
    <w:qFormat/>
    <w:rsid w:val="004A526F"/>
    <w:rPr>
      <w:i/>
      <w:iCs/>
      <w:color w:val="808080"/>
    </w:rPr>
  </w:style>
  <w:style w:type="character" w:customStyle="1" w:styleId="Heading4Char">
    <w:name w:val="Heading 4 Char"/>
    <w:basedOn w:val="DefaultParagraphFont"/>
    <w:link w:val="Heading4"/>
    <w:uiPriority w:val="9"/>
    <w:rsid w:val="006D751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rsid w:val="006D751A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CommentReference">
    <w:name w:val="annotation reference"/>
    <w:basedOn w:val="DefaultParagraphFont"/>
    <w:uiPriority w:val="99"/>
    <w:semiHidden/>
    <w:unhideWhenUsed/>
    <w:rsid w:val="00E8270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8270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8270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270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2707"/>
    <w:rPr>
      <w:b/>
      <w:bCs/>
      <w:sz w:val="20"/>
      <w:szCs w:val="20"/>
    </w:rPr>
  </w:style>
  <w:style w:type="table" w:styleId="TableGrid">
    <w:name w:val="Table Grid"/>
    <w:basedOn w:val="TableNormal"/>
    <w:uiPriority w:val="59"/>
    <w:rsid w:val="00685A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685AC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List">
    <w:name w:val="Light List"/>
    <w:basedOn w:val="TableNormal"/>
    <w:uiPriority w:val="61"/>
    <w:rsid w:val="00685AC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GridTable1Light">
    <w:name w:val="Grid Table 1 Light"/>
    <w:basedOn w:val="TableNormal"/>
    <w:uiPriority w:val="46"/>
    <w:rsid w:val="00DB0591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1">
    <w:name w:val="Plain Table 1"/>
    <w:basedOn w:val="TableNormal"/>
    <w:uiPriority w:val="41"/>
    <w:rsid w:val="00DB0591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">
    <w:name w:val="Grid Table 4"/>
    <w:basedOn w:val="TableNormal"/>
    <w:uiPriority w:val="49"/>
    <w:rsid w:val="00DB0591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rsid w:val="00F22306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1Light-Accent1">
    <w:name w:val="Grid Table 1 Light Accent 1"/>
    <w:basedOn w:val="TableNormal"/>
    <w:uiPriority w:val="46"/>
    <w:rsid w:val="00BD2A25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2561C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812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3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2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8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23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0822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79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820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63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48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64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18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4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mu.box.com/s/4x23j3jcvgxmvtico6xfjcb8gnflzf72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Yousha%20Qu\Downloads\Template%20-%20LD%20Readme%20v1.3%20(CK)%20(Dev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09AC28-992D-40AB-88F1-42FDAA030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Template - LD Readme v1.3 (CK) (Dev).dotx</Template>
  <TotalTime>58</TotalTime>
  <Pages>13</Pages>
  <Words>1301</Words>
  <Characters>7422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Yousha Qu</dc:creator>
  <cp:lastModifiedBy>Qu, Yousha</cp:lastModifiedBy>
  <cp:revision>59</cp:revision>
  <cp:lastPrinted>2012-06-15T19:28:00Z</cp:lastPrinted>
  <dcterms:created xsi:type="dcterms:W3CDTF">2023-05-01T06:20:00Z</dcterms:created>
  <dcterms:modified xsi:type="dcterms:W3CDTF">2023-05-01T16:38:00Z</dcterms:modified>
</cp:coreProperties>
</file>